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94C" w:rsidRDefault="00D6194C">
      <w:pPr>
        <w:rPr>
          <w:rFonts w:ascii="Segoe UI" w:hAnsi="Segoe UI" w:cs="Segoe UI"/>
          <w:b/>
          <w:lang w:val="en-US"/>
        </w:rPr>
      </w:pPr>
      <w:r>
        <w:rPr>
          <w:rFonts w:ascii="Segoe UI" w:hAnsi="Segoe UI" w:cs="Segoe UI"/>
          <w:b/>
          <w:noProof/>
          <w:lang w:eastAsia="zh-CN"/>
        </w:rPr>
        <w:drawing>
          <wp:anchor distT="0" distB="0" distL="114300" distR="114300" simplePos="0" relativeHeight="251658240" behindDoc="0" locked="0" layoutInCell="1" allowOverlap="1" wp14:anchorId="0752934E" wp14:editId="05E9D767">
            <wp:simplePos x="0" y="0"/>
            <wp:positionH relativeFrom="column">
              <wp:posOffset>-4545</wp:posOffset>
            </wp:positionH>
            <wp:positionV relativeFrom="page">
              <wp:posOffset>426085</wp:posOffset>
            </wp:positionV>
            <wp:extent cx="4914900" cy="521335"/>
            <wp:effectExtent l="0" t="0" r="0" b="0"/>
            <wp:wrapNone/>
            <wp:docPr id="3" name="Picture 3" descr="D_F_E_S_DEZA_RGB_quer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_F_E_S_DEZA_RGB_quer_po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14900" cy="521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7156" w:rsidRPr="00553317" w:rsidRDefault="004C7156" w:rsidP="00553317">
      <w:pPr>
        <w:jc w:val="center"/>
        <w:rPr>
          <w:rFonts w:ascii="Segoe UI" w:hAnsi="Segoe UI" w:cs="Segoe UI"/>
          <w:b/>
          <w:sz w:val="28"/>
          <w:szCs w:val="28"/>
          <w:lang w:val="en-US"/>
        </w:rPr>
      </w:pPr>
      <w:r w:rsidRPr="00553317">
        <w:rPr>
          <w:rFonts w:ascii="Segoe UI" w:hAnsi="Segoe UI" w:cs="Segoe UI"/>
          <w:b/>
          <w:sz w:val="28"/>
          <w:szCs w:val="28"/>
          <w:lang w:val="en-US"/>
        </w:rPr>
        <w:t xml:space="preserve">Case Study - Southern </w:t>
      </w:r>
      <w:proofErr w:type="spellStart"/>
      <w:r w:rsidR="00BB6266" w:rsidRPr="00553317">
        <w:rPr>
          <w:rFonts w:ascii="Segoe UI" w:hAnsi="Segoe UI" w:cs="Segoe UI"/>
          <w:b/>
          <w:sz w:val="28"/>
          <w:szCs w:val="28"/>
          <w:lang w:val="en-US"/>
        </w:rPr>
        <w:t>Warania</w:t>
      </w:r>
      <w:proofErr w:type="spellEnd"/>
    </w:p>
    <w:p w:rsidR="00B17BB5" w:rsidRPr="00B17BB5" w:rsidRDefault="00B17BB5">
      <w:pPr>
        <w:rPr>
          <w:rFonts w:ascii="Segoe UI" w:hAnsi="Segoe UI" w:cs="Segoe UI"/>
          <w:lang w:val="en-US"/>
        </w:rPr>
      </w:pPr>
      <w:r w:rsidRPr="00B17BB5">
        <w:rPr>
          <w:rFonts w:ascii="Segoe UI" w:hAnsi="Segoe UI" w:cs="Segoe UI"/>
          <w:i/>
        </w:rPr>
        <w:t>Context:</w:t>
      </w:r>
    </w:p>
    <w:p w:rsidR="004C7156" w:rsidRPr="00B17BB5" w:rsidRDefault="00BB6266">
      <w:pPr>
        <w:rPr>
          <w:rFonts w:ascii="Segoe UI" w:hAnsi="Segoe UI" w:cs="Segoe UI"/>
          <w:lang w:val="en-US"/>
        </w:rPr>
      </w:pPr>
      <w:r>
        <w:rPr>
          <w:rFonts w:ascii="Segoe UI" w:hAnsi="Segoe UI" w:cs="Segoe UI"/>
          <w:lang w:val="en-US"/>
        </w:rPr>
        <w:t xml:space="preserve">Southern </w:t>
      </w:r>
      <w:proofErr w:type="spellStart"/>
      <w:r>
        <w:rPr>
          <w:rFonts w:ascii="Segoe UI" w:hAnsi="Segoe UI" w:cs="Segoe UI"/>
          <w:lang w:val="en-US"/>
        </w:rPr>
        <w:t>Warania</w:t>
      </w:r>
      <w:proofErr w:type="spellEnd"/>
      <w:r>
        <w:rPr>
          <w:rFonts w:ascii="Segoe UI" w:hAnsi="Segoe UI" w:cs="Segoe UI"/>
          <w:lang w:val="en-US"/>
        </w:rPr>
        <w:t xml:space="preserve"> </w:t>
      </w:r>
      <w:r w:rsidR="00AF26A6">
        <w:rPr>
          <w:rFonts w:ascii="Segoe UI" w:hAnsi="Segoe UI" w:cs="Segoe UI"/>
          <w:lang w:val="en-US"/>
        </w:rPr>
        <w:t>(</w:t>
      </w:r>
      <w:r>
        <w:rPr>
          <w:rFonts w:ascii="Segoe UI" w:hAnsi="Segoe UI" w:cs="Segoe UI"/>
          <w:lang w:val="en-US"/>
        </w:rPr>
        <w:t>SW</w:t>
      </w:r>
      <w:r w:rsidR="00AF26A6">
        <w:rPr>
          <w:rFonts w:ascii="Segoe UI" w:hAnsi="Segoe UI" w:cs="Segoe UI"/>
          <w:lang w:val="en-US"/>
        </w:rPr>
        <w:t xml:space="preserve">) is a province within the Republic of </w:t>
      </w:r>
      <w:r>
        <w:rPr>
          <w:rFonts w:ascii="Segoe UI" w:hAnsi="Segoe UI" w:cs="Segoe UI"/>
          <w:lang w:val="en-US"/>
        </w:rPr>
        <w:t>War</w:t>
      </w:r>
      <w:r w:rsidR="00AF26A6">
        <w:rPr>
          <w:rFonts w:ascii="Segoe UI" w:hAnsi="Segoe UI" w:cs="Segoe UI"/>
          <w:lang w:val="en-US"/>
        </w:rPr>
        <w:t xml:space="preserve">. </w:t>
      </w:r>
      <w:r w:rsidR="004C7156" w:rsidRPr="00B17BB5">
        <w:rPr>
          <w:rFonts w:ascii="Segoe UI" w:hAnsi="Segoe UI" w:cs="Segoe UI"/>
          <w:lang w:val="en-US"/>
        </w:rPr>
        <w:t xml:space="preserve">A civil war erupted in </w:t>
      </w:r>
      <w:r>
        <w:rPr>
          <w:rFonts w:ascii="Segoe UI" w:hAnsi="Segoe UI" w:cs="Segoe UI"/>
          <w:lang w:val="en-US"/>
        </w:rPr>
        <w:t>SW</w:t>
      </w:r>
      <w:r w:rsidR="004C7156" w:rsidRPr="00B17BB5">
        <w:rPr>
          <w:rFonts w:ascii="Segoe UI" w:hAnsi="Segoe UI" w:cs="Segoe UI"/>
          <w:lang w:val="en-US"/>
        </w:rPr>
        <w:t xml:space="preserve"> in 2011.  The </w:t>
      </w:r>
      <w:r>
        <w:rPr>
          <w:rFonts w:ascii="Segoe UI" w:hAnsi="Segoe UI" w:cs="Segoe UI"/>
          <w:lang w:val="en-US"/>
        </w:rPr>
        <w:t>SW</w:t>
      </w:r>
      <w:r w:rsidR="004C7156" w:rsidRPr="00B17BB5">
        <w:rPr>
          <w:rFonts w:ascii="Segoe UI" w:hAnsi="Segoe UI" w:cs="Segoe UI"/>
          <w:lang w:val="en-US"/>
        </w:rPr>
        <w:t xml:space="preserve"> Liberation Army (</w:t>
      </w:r>
      <w:r>
        <w:rPr>
          <w:rFonts w:ascii="Segoe UI" w:hAnsi="Segoe UI" w:cs="Segoe UI"/>
          <w:lang w:val="en-US"/>
        </w:rPr>
        <w:t>SW</w:t>
      </w:r>
      <w:r w:rsidR="004C7156" w:rsidRPr="00B17BB5">
        <w:rPr>
          <w:rFonts w:ascii="Segoe UI" w:hAnsi="Segoe UI" w:cs="Segoe UI"/>
          <w:lang w:val="en-US"/>
        </w:rPr>
        <w:t xml:space="preserve">LA) took control over large parts of </w:t>
      </w:r>
      <w:r>
        <w:rPr>
          <w:rFonts w:ascii="Segoe UI" w:hAnsi="Segoe UI" w:cs="Segoe UI"/>
          <w:lang w:val="en-US"/>
        </w:rPr>
        <w:t>SW</w:t>
      </w:r>
      <w:r w:rsidR="004C7156" w:rsidRPr="00B17BB5">
        <w:rPr>
          <w:rFonts w:ascii="Segoe UI" w:hAnsi="Segoe UI" w:cs="Segoe UI"/>
          <w:lang w:val="en-US"/>
        </w:rPr>
        <w:t xml:space="preserve"> while the northern government maintains control in others. The </w:t>
      </w:r>
      <w:r w:rsidR="00AF26A6">
        <w:rPr>
          <w:rFonts w:ascii="Segoe UI" w:hAnsi="Segoe UI" w:cs="Segoe UI"/>
          <w:lang w:val="en-US"/>
        </w:rPr>
        <w:t>G</w:t>
      </w:r>
      <w:r w:rsidR="004C7156" w:rsidRPr="00B17BB5">
        <w:rPr>
          <w:rFonts w:ascii="Segoe UI" w:hAnsi="Segoe UI" w:cs="Segoe UI"/>
          <w:lang w:val="en-US"/>
        </w:rPr>
        <w:t>overnment</w:t>
      </w:r>
      <w:r w:rsidR="00AF26A6">
        <w:rPr>
          <w:rFonts w:ascii="Segoe UI" w:hAnsi="Segoe UI" w:cs="Segoe UI"/>
          <w:lang w:val="en-US"/>
        </w:rPr>
        <w:t xml:space="preserve"> of </w:t>
      </w:r>
      <w:r>
        <w:rPr>
          <w:rFonts w:ascii="Segoe UI" w:hAnsi="Segoe UI" w:cs="Segoe UI"/>
          <w:lang w:val="en-US"/>
        </w:rPr>
        <w:t>War</w:t>
      </w:r>
      <w:r w:rsidR="004C7156" w:rsidRPr="00B17BB5">
        <w:rPr>
          <w:rFonts w:ascii="Segoe UI" w:hAnsi="Segoe UI" w:cs="Segoe UI"/>
          <w:lang w:val="en-US"/>
        </w:rPr>
        <w:t xml:space="preserve"> has used 'famine' as a weapon, targeting local villages, crops, and livestock in an effort to reduce local support for the </w:t>
      </w:r>
      <w:r>
        <w:rPr>
          <w:rFonts w:ascii="Segoe UI" w:hAnsi="Segoe UI" w:cs="Segoe UI"/>
          <w:lang w:val="en-US"/>
        </w:rPr>
        <w:t>SW</w:t>
      </w:r>
      <w:r w:rsidR="004C7156" w:rsidRPr="00B17BB5">
        <w:rPr>
          <w:rFonts w:ascii="Segoe UI" w:hAnsi="Segoe UI" w:cs="Segoe UI"/>
          <w:lang w:val="en-US"/>
        </w:rPr>
        <w:t xml:space="preserve">LA. Hungry season is approaching for local people, comprised of host communities and IDPs, and it is clear that not everyone will survive without outside assistance. However the </w:t>
      </w:r>
      <w:r w:rsidR="00AF26A6">
        <w:rPr>
          <w:rFonts w:ascii="Segoe UI" w:hAnsi="Segoe UI" w:cs="Segoe UI"/>
          <w:lang w:val="en-US"/>
        </w:rPr>
        <w:t>G</w:t>
      </w:r>
      <w:r w:rsidR="00AF26A6" w:rsidRPr="00B17BB5">
        <w:rPr>
          <w:rFonts w:ascii="Segoe UI" w:hAnsi="Segoe UI" w:cs="Segoe UI"/>
          <w:lang w:val="en-US"/>
        </w:rPr>
        <w:t>overnment</w:t>
      </w:r>
      <w:r w:rsidR="00AF26A6">
        <w:rPr>
          <w:rFonts w:ascii="Segoe UI" w:hAnsi="Segoe UI" w:cs="Segoe UI"/>
          <w:lang w:val="en-US"/>
        </w:rPr>
        <w:t xml:space="preserve"> of </w:t>
      </w:r>
      <w:r>
        <w:rPr>
          <w:rFonts w:ascii="Segoe UI" w:hAnsi="Segoe UI" w:cs="Segoe UI"/>
          <w:lang w:val="en-US"/>
        </w:rPr>
        <w:t>War</w:t>
      </w:r>
      <w:r w:rsidR="007C23FE">
        <w:rPr>
          <w:rFonts w:ascii="Segoe UI" w:hAnsi="Segoe UI" w:cs="Segoe UI"/>
          <w:lang w:val="en-US"/>
        </w:rPr>
        <w:t xml:space="preserve"> </w:t>
      </w:r>
      <w:r w:rsidR="004C7156" w:rsidRPr="00B17BB5">
        <w:rPr>
          <w:rFonts w:ascii="Segoe UI" w:hAnsi="Segoe UI" w:cs="Segoe UI"/>
          <w:lang w:val="en-US"/>
        </w:rPr>
        <w:t xml:space="preserve">will allow no international agency to provide assistance, citing insecurity.  One donor has agreed to work through an international NGO who has local civil society </w:t>
      </w:r>
      <w:proofErr w:type="spellStart"/>
      <w:r>
        <w:rPr>
          <w:rFonts w:ascii="Segoe UI" w:hAnsi="Segoe UI" w:cs="Segoe UI"/>
          <w:lang w:val="en-US"/>
        </w:rPr>
        <w:t>organisations</w:t>
      </w:r>
      <w:proofErr w:type="spellEnd"/>
      <w:r>
        <w:rPr>
          <w:rFonts w:ascii="Segoe UI" w:hAnsi="Segoe UI" w:cs="Segoe UI"/>
          <w:lang w:val="en-US"/>
        </w:rPr>
        <w:t xml:space="preserve"> (CSOs)</w:t>
      </w:r>
      <w:r w:rsidR="004C7156" w:rsidRPr="00B17BB5">
        <w:rPr>
          <w:rFonts w:ascii="Segoe UI" w:hAnsi="Segoe UI" w:cs="Segoe UI"/>
          <w:lang w:val="en-US"/>
        </w:rPr>
        <w:t xml:space="preserve"> o</w:t>
      </w:r>
      <w:r>
        <w:rPr>
          <w:rFonts w:ascii="Segoe UI" w:hAnsi="Segoe UI" w:cs="Segoe UI"/>
          <w:lang w:val="en-US"/>
        </w:rPr>
        <w:t>perating in the rebel-held area</w:t>
      </w:r>
      <w:r w:rsidR="004C78E1" w:rsidRPr="00B17BB5">
        <w:rPr>
          <w:rFonts w:ascii="Segoe UI" w:hAnsi="Segoe UI" w:cs="Segoe UI"/>
          <w:lang w:val="en-US"/>
        </w:rPr>
        <w:t xml:space="preserve">. This NGO </w:t>
      </w:r>
      <w:r>
        <w:rPr>
          <w:rFonts w:ascii="Segoe UI" w:hAnsi="Segoe UI" w:cs="Segoe UI"/>
          <w:lang w:val="en-US"/>
        </w:rPr>
        <w:t>works with</w:t>
      </w:r>
      <w:r w:rsidR="004C78E1" w:rsidRPr="00B17BB5">
        <w:rPr>
          <w:rFonts w:ascii="Segoe UI" w:hAnsi="Segoe UI" w:cs="Segoe UI"/>
          <w:lang w:val="en-US"/>
        </w:rPr>
        <w:t xml:space="preserve"> CSOs implement</w:t>
      </w:r>
      <w:r w:rsidR="004C7156" w:rsidRPr="00B17BB5">
        <w:rPr>
          <w:rFonts w:ascii="Segoe UI" w:hAnsi="Segoe UI" w:cs="Segoe UI"/>
          <w:lang w:val="en-US"/>
        </w:rPr>
        <w:t xml:space="preserve"> various humanitarian and protection activities, including food distribution, livestock vaccination</w:t>
      </w:r>
      <w:bookmarkStart w:id="0" w:name="_GoBack"/>
      <w:bookmarkEnd w:id="0"/>
      <w:r w:rsidR="004C7156" w:rsidRPr="00B17BB5">
        <w:rPr>
          <w:rFonts w:ascii="Segoe UI" w:hAnsi="Segoe UI" w:cs="Segoe UI"/>
          <w:lang w:val="en-US"/>
        </w:rPr>
        <w:t xml:space="preserve">s, and even human rights monitoring. </w:t>
      </w:r>
      <w:r w:rsidR="004C78E1" w:rsidRPr="00B17BB5">
        <w:rPr>
          <w:rFonts w:ascii="Segoe UI" w:hAnsi="Segoe UI" w:cs="Segoe UI"/>
          <w:lang w:val="en-US"/>
        </w:rPr>
        <w:t xml:space="preserve"> The CSOs work through a network of youth associations in the villages.</w:t>
      </w:r>
      <w:r w:rsidR="004C7156" w:rsidRPr="00B17BB5">
        <w:rPr>
          <w:rFonts w:ascii="Segoe UI" w:hAnsi="Segoe UI" w:cs="Segoe UI"/>
          <w:lang w:val="en-US"/>
        </w:rPr>
        <w:t xml:space="preserve"> The donor has agreed to </w:t>
      </w:r>
      <w:r w:rsidR="00EB48C4">
        <w:rPr>
          <w:rFonts w:ascii="Segoe UI" w:hAnsi="Segoe UI" w:cs="Segoe UI"/>
          <w:lang w:val="en-US"/>
        </w:rPr>
        <w:t>fund a</w:t>
      </w:r>
      <w:r w:rsidR="004C7156" w:rsidRPr="00B17BB5">
        <w:rPr>
          <w:rFonts w:ascii="Segoe UI" w:hAnsi="Segoe UI" w:cs="Segoe UI"/>
          <w:lang w:val="en-US"/>
        </w:rPr>
        <w:t xml:space="preserve"> food</w:t>
      </w:r>
      <w:r w:rsidR="00EB48C4">
        <w:rPr>
          <w:rFonts w:ascii="Segoe UI" w:hAnsi="Segoe UI" w:cs="Segoe UI"/>
          <w:lang w:val="en-US"/>
        </w:rPr>
        <w:t xml:space="preserve"> and/or cash intervention</w:t>
      </w:r>
      <w:r w:rsidR="004C7156" w:rsidRPr="00B17BB5">
        <w:rPr>
          <w:rFonts w:ascii="Segoe UI" w:hAnsi="Segoe UI" w:cs="Segoe UI"/>
          <w:lang w:val="en-US"/>
        </w:rPr>
        <w:t xml:space="preserve">. </w:t>
      </w:r>
      <w:r>
        <w:rPr>
          <w:rFonts w:ascii="Segoe UI" w:hAnsi="Segoe UI" w:cs="Segoe UI"/>
          <w:lang w:val="en-US"/>
        </w:rPr>
        <w:t xml:space="preserve"> The </w:t>
      </w:r>
      <w:r w:rsidR="003D3266" w:rsidRPr="00B17BB5">
        <w:rPr>
          <w:rFonts w:ascii="Segoe UI" w:hAnsi="Segoe UI" w:cs="Segoe UI"/>
          <w:lang w:val="en-US"/>
        </w:rPr>
        <w:t>donor</w:t>
      </w:r>
      <w:r w:rsidR="001E639C" w:rsidRPr="00B17BB5">
        <w:rPr>
          <w:rFonts w:ascii="Segoe UI" w:hAnsi="Segoe UI" w:cs="Segoe UI"/>
          <w:lang w:val="en-US"/>
        </w:rPr>
        <w:t xml:space="preserve"> </w:t>
      </w:r>
      <w:r w:rsidR="001E639C" w:rsidRPr="00BB6266">
        <w:rPr>
          <w:rFonts w:ascii="Segoe UI" w:hAnsi="Segoe UI" w:cs="Segoe UI"/>
          <w:lang w:val="en-US"/>
        </w:rPr>
        <w:t>and</w:t>
      </w:r>
      <w:r>
        <w:rPr>
          <w:rFonts w:ascii="Segoe UI" w:hAnsi="Segoe UI" w:cs="Segoe UI"/>
          <w:i/>
          <w:lang w:val="en-US"/>
        </w:rPr>
        <w:t xml:space="preserve"> </w:t>
      </w:r>
      <w:r>
        <w:rPr>
          <w:rFonts w:ascii="Segoe UI" w:hAnsi="Segoe UI" w:cs="Segoe UI"/>
          <w:lang w:val="en-US"/>
        </w:rPr>
        <w:t>the</w:t>
      </w:r>
      <w:r w:rsidR="001E639C" w:rsidRPr="00B17BB5">
        <w:rPr>
          <w:rFonts w:ascii="Segoe UI" w:hAnsi="Segoe UI" w:cs="Segoe UI"/>
          <w:lang w:val="en-US"/>
        </w:rPr>
        <w:t xml:space="preserve"> I-NGO</w:t>
      </w:r>
      <w:r w:rsidR="003D3266" w:rsidRPr="00B17BB5">
        <w:rPr>
          <w:rFonts w:ascii="Segoe UI" w:hAnsi="Segoe UI" w:cs="Segoe UI"/>
          <w:lang w:val="en-US"/>
        </w:rPr>
        <w:t xml:space="preserve"> </w:t>
      </w:r>
      <w:r>
        <w:rPr>
          <w:rFonts w:ascii="Segoe UI" w:hAnsi="Segoe UI" w:cs="Segoe UI"/>
          <w:lang w:val="en-US"/>
        </w:rPr>
        <w:t>have</w:t>
      </w:r>
      <w:r w:rsidR="003D3266" w:rsidRPr="00B17BB5">
        <w:rPr>
          <w:rFonts w:ascii="Segoe UI" w:hAnsi="Segoe UI" w:cs="Segoe UI"/>
          <w:lang w:val="en-US"/>
        </w:rPr>
        <w:t xml:space="preserve"> good communication with the military and civil administration and has stressed that this humanitarian operation is high risk.</w:t>
      </w:r>
      <w:r>
        <w:rPr>
          <w:rFonts w:ascii="Segoe UI" w:hAnsi="Segoe UI" w:cs="Segoe UI"/>
          <w:lang w:val="en-US"/>
        </w:rPr>
        <w:t xml:space="preserve"> </w:t>
      </w:r>
      <w:r w:rsidR="003D3266" w:rsidRPr="00B17BB5">
        <w:rPr>
          <w:rFonts w:ascii="Segoe UI" w:hAnsi="Segoe UI" w:cs="Segoe UI"/>
          <w:lang w:val="en-US"/>
        </w:rPr>
        <w:t xml:space="preserve"> If even one </w:t>
      </w:r>
      <w:r w:rsidR="00EB48C4">
        <w:rPr>
          <w:rFonts w:ascii="Segoe UI" w:hAnsi="Segoe UI" w:cs="Segoe UI"/>
          <w:lang w:val="en-US"/>
        </w:rPr>
        <w:t>dollar</w:t>
      </w:r>
      <w:r w:rsidR="00EB48C4" w:rsidRPr="00B17BB5">
        <w:rPr>
          <w:rFonts w:ascii="Segoe UI" w:hAnsi="Segoe UI" w:cs="Segoe UI"/>
          <w:lang w:val="en-US"/>
        </w:rPr>
        <w:t xml:space="preserve"> </w:t>
      </w:r>
      <w:r w:rsidR="003D3266" w:rsidRPr="00B17BB5">
        <w:rPr>
          <w:rFonts w:ascii="Segoe UI" w:hAnsi="Segoe UI" w:cs="Segoe UI"/>
          <w:lang w:val="en-US"/>
        </w:rPr>
        <w:t xml:space="preserve">goes missing, the chance of helping the civilians in this war </w:t>
      </w:r>
      <w:r w:rsidR="001E639C" w:rsidRPr="00B17BB5">
        <w:rPr>
          <w:rFonts w:ascii="Segoe UI" w:hAnsi="Segoe UI" w:cs="Segoe UI"/>
          <w:lang w:val="en-US"/>
        </w:rPr>
        <w:t xml:space="preserve">with life-saving assistance </w:t>
      </w:r>
      <w:r w:rsidR="003D3266" w:rsidRPr="00B17BB5">
        <w:rPr>
          <w:rFonts w:ascii="Segoe UI" w:hAnsi="Segoe UI" w:cs="Segoe UI"/>
          <w:lang w:val="en-US"/>
        </w:rPr>
        <w:t xml:space="preserve">will reduce to nil. </w:t>
      </w:r>
    </w:p>
    <w:p w:rsidR="004C7156" w:rsidRPr="00B17BB5" w:rsidRDefault="004C7156">
      <w:pPr>
        <w:rPr>
          <w:rFonts w:ascii="Segoe UI" w:hAnsi="Segoe UI" w:cs="Segoe UI"/>
          <w:lang w:val="en-US"/>
        </w:rPr>
      </w:pPr>
      <w:r w:rsidRPr="00B17BB5">
        <w:rPr>
          <w:rFonts w:ascii="Segoe UI" w:hAnsi="Segoe UI" w:cs="Segoe UI"/>
          <w:lang w:val="en-US"/>
        </w:rPr>
        <w:t xml:space="preserve">The situation is not the same </w:t>
      </w:r>
      <w:r w:rsidR="00BB6266">
        <w:rPr>
          <w:rFonts w:ascii="Segoe UI" w:hAnsi="Segoe UI" w:cs="Segoe UI"/>
          <w:lang w:val="en-US"/>
        </w:rPr>
        <w:t>through SW</w:t>
      </w:r>
      <w:r w:rsidRPr="00B17BB5">
        <w:rPr>
          <w:rFonts w:ascii="Segoe UI" w:hAnsi="Segoe UI" w:cs="Segoe UI"/>
          <w:lang w:val="en-US"/>
        </w:rPr>
        <w:t>.  Some counties</w:t>
      </w:r>
      <w:r w:rsidR="00EB48C4">
        <w:rPr>
          <w:rFonts w:ascii="Segoe UI" w:hAnsi="Segoe UI" w:cs="Segoe UI"/>
          <w:lang w:val="en-US"/>
        </w:rPr>
        <w:t xml:space="preserve"> within the provi</w:t>
      </w:r>
      <w:r w:rsidR="00BB6266">
        <w:rPr>
          <w:rFonts w:ascii="Segoe UI" w:hAnsi="Segoe UI" w:cs="Segoe UI"/>
          <w:lang w:val="en-US"/>
        </w:rPr>
        <w:t>n</w:t>
      </w:r>
      <w:r w:rsidR="00EB48C4">
        <w:rPr>
          <w:rFonts w:ascii="Segoe UI" w:hAnsi="Segoe UI" w:cs="Segoe UI"/>
          <w:lang w:val="en-US"/>
        </w:rPr>
        <w:t>ce</w:t>
      </w:r>
      <w:r w:rsidRPr="00B17BB5">
        <w:rPr>
          <w:rFonts w:ascii="Segoe UI" w:hAnsi="Segoe UI" w:cs="Segoe UI"/>
          <w:lang w:val="en-US"/>
        </w:rPr>
        <w:t xml:space="preserve"> are on the front lines, where the situation is most dire (fields burned, livestock killed, people </w:t>
      </w:r>
      <w:r w:rsidR="00BB6266">
        <w:rPr>
          <w:rFonts w:ascii="Segoe UI" w:hAnsi="Segoe UI" w:cs="Segoe UI"/>
          <w:lang w:val="en-US"/>
        </w:rPr>
        <w:t>displaced</w:t>
      </w:r>
      <w:r w:rsidRPr="00B17BB5">
        <w:rPr>
          <w:rFonts w:ascii="Segoe UI" w:hAnsi="Segoe UI" w:cs="Segoe UI"/>
          <w:lang w:val="en-US"/>
        </w:rPr>
        <w:t xml:space="preserve"> </w:t>
      </w:r>
      <w:r w:rsidR="00BB6266">
        <w:rPr>
          <w:rFonts w:ascii="Segoe UI" w:hAnsi="Segoe UI" w:cs="Segoe UI"/>
          <w:lang w:val="en-US"/>
        </w:rPr>
        <w:t>to</w:t>
      </w:r>
      <w:r w:rsidRPr="00B17BB5">
        <w:rPr>
          <w:rFonts w:ascii="Segoe UI" w:hAnsi="Segoe UI" w:cs="Segoe UI"/>
          <w:lang w:val="en-US"/>
        </w:rPr>
        <w:t xml:space="preserve"> caves).  However there is some market activity with traders willing to cross the front line. Other counties are a bit better off with some crops and livestock, but</w:t>
      </w:r>
      <w:r w:rsidR="004D6786">
        <w:rPr>
          <w:rFonts w:ascii="Segoe UI" w:hAnsi="Segoe UI" w:cs="Segoe UI"/>
          <w:lang w:val="en-US"/>
        </w:rPr>
        <w:t xml:space="preserve"> host</w:t>
      </w:r>
      <w:r w:rsidRPr="00B17BB5">
        <w:rPr>
          <w:rFonts w:ascii="Segoe UI" w:hAnsi="Segoe UI" w:cs="Segoe UI"/>
          <w:lang w:val="en-US"/>
        </w:rPr>
        <w:t xml:space="preserve"> more IDPs. </w:t>
      </w:r>
      <w:r w:rsidR="00BB6266">
        <w:rPr>
          <w:rFonts w:ascii="Segoe UI" w:hAnsi="Segoe UI" w:cs="Segoe UI"/>
          <w:lang w:val="en-US"/>
        </w:rPr>
        <w:t xml:space="preserve"> </w:t>
      </w:r>
      <w:r w:rsidRPr="00B17BB5">
        <w:rPr>
          <w:rFonts w:ascii="Segoe UI" w:hAnsi="Segoe UI" w:cs="Segoe UI"/>
          <w:lang w:val="en-US"/>
        </w:rPr>
        <w:t>Other counties n</w:t>
      </w:r>
      <w:r w:rsidR="0002427F" w:rsidRPr="00B17BB5">
        <w:rPr>
          <w:rFonts w:ascii="Segoe UI" w:hAnsi="Segoe UI" w:cs="Segoe UI"/>
          <w:lang w:val="en-US"/>
        </w:rPr>
        <w:t>ear the border with the neighbo</w:t>
      </w:r>
      <w:r w:rsidRPr="00B17BB5">
        <w:rPr>
          <w:rFonts w:ascii="Segoe UI" w:hAnsi="Segoe UI" w:cs="Segoe UI"/>
          <w:lang w:val="en-US"/>
        </w:rPr>
        <w:t xml:space="preserve">ring country, </w:t>
      </w:r>
      <w:proofErr w:type="spellStart"/>
      <w:r w:rsidR="00BB6266">
        <w:rPr>
          <w:rFonts w:ascii="Segoe UI" w:hAnsi="Segoe UI" w:cs="Segoe UI"/>
          <w:lang w:val="en-US"/>
        </w:rPr>
        <w:t>Cyclonia</w:t>
      </w:r>
      <w:proofErr w:type="spellEnd"/>
      <w:r w:rsidRPr="00B17BB5">
        <w:rPr>
          <w:rFonts w:ascii="Segoe UI" w:hAnsi="Segoe UI" w:cs="Segoe UI"/>
          <w:lang w:val="en-US"/>
        </w:rPr>
        <w:t xml:space="preserve">, the roads are good and security is not so much an issue. Trucks can cross the border here. </w:t>
      </w:r>
      <w:r w:rsidR="00BB6266">
        <w:rPr>
          <w:rFonts w:ascii="Segoe UI" w:hAnsi="Segoe UI" w:cs="Segoe UI"/>
          <w:lang w:val="en-US"/>
        </w:rPr>
        <w:t xml:space="preserve">Similarly not all </w:t>
      </w:r>
      <w:proofErr w:type="spellStart"/>
      <w:r w:rsidR="00BB6266">
        <w:rPr>
          <w:rFonts w:ascii="Segoe UI" w:hAnsi="Segoe UI" w:cs="Segoe UI"/>
          <w:lang w:val="en-US"/>
        </w:rPr>
        <w:t>payams</w:t>
      </w:r>
      <w:proofErr w:type="spellEnd"/>
      <w:r w:rsidR="00BB6266">
        <w:rPr>
          <w:rFonts w:ascii="Segoe UI" w:hAnsi="Segoe UI" w:cs="Segoe UI"/>
          <w:lang w:val="en-US"/>
        </w:rPr>
        <w:t xml:space="preserve"> and villages within the counties are affected equally. Of note, livestock are a very important part of life in SW with families having on average 5-10 goats.</w:t>
      </w:r>
    </w:p>
    <w:p w:rsidR="004C7156" w:rsidRPr="00B17BB5" w:rsidRDefault="004C7156">
      <w:pPr>
        <w:rPr>
          <w:rFonts w:ascii="Segoe UI" w:hAnsi="Segoe UI" w:cs="Segoe UI"/>
          <w:lang w:val="en-US"/>
        </w:rPr>
      </w:pPr>
      <w:r w:rsidRPr="00B17BB5">
        <w:rPr>
          <w:rFonts w:ascii="Segoe UI" w:hAnsi="Segoe UI" w:cs="Segoe UI"/>
          <w:lang w:val="en-US"/>
        </w:rPr>
        <w:t xml:space="preserve">The International NGO has some access to the leaders of </w:t>
      </w:r>
      <w:r w:rsidR="00BB6266">
        <w:rPr>
          <w:rFonts w:ascii="Segoe UI" w:hAnsi="Segoe UI" w:cs="Segoe UI"/>
          <w:lang w:val="en-US"/>
        </w:rPr>
        <w:t>SW</w:t>
      </w:r>
      <w:r w:rsidRPr="00B17BB5">
        <w:rPr>
          <w:rFonts w:ascii="Segoe UI" w:hAnsi="Segoe UI" w:cs="Segoe UI"/>
          <w:lang w:val="en-US"/>
        </w:rPr>
        <w:t xml:space="preserve">. They cross the border occasionally for strategic talks about peace, humanitarian assistance, etc. </w:t>
      </w:r>
      <w:r w:rsidR="00BB6266">
        <w:rPr>
          <w:rFonts w:ascii="Segoe UI" w:hAnsi="Segoe UI" w:cs="Segoe UI"/>
          <w:lang w:val="en-US"/>
        </w:rPr>
        <w:t xml:space="preserve"> </w:t>
      </w:r>
      <w:r w:rsidRPr="00B17BB5">
        <w:rPr>
          <w:rFonts w:ascii="Segoe UI" w:hAnsi="Segoe UI" w:cs="Segoe UI"/>
          <w:lang w:val="en-US"/>
        </w:rPr>
        <w:t xml:space="preserve">And a few internationals can occasionally go illegally cross border to talk to leaders locally. The CSOs also have very good relations with local leaders. The leadership structure is in three parts, military, civil administration and traditional leaders.  </w:t>
      </w:r>
      <w:r w:rsidR="003D3266" w:rsidRPr="00B17BB5">
        <w:rPr>
          <w:rFonts w:ascii="Segoe UI" w:hAnsi="Segoe UI" w:cs="Segoe UI"/>
          <w:lang w:val="en-US"/>
        </w:rPr>
        <w:t xml:space="preserve">These structures are replicated at three administrative levels (county, </w:t>
      </w:r>
      <w:proofErr w:type="spellStart"/>
      <w:r w:rsidR="003D3266" w:rsidRPr="00B17BB5">
        <w:rPr>
          <w:rFonts w:ascii="Segoe UI" w:hAnsi="Segoe UI" w:cs="Segoe UI"/>
          <w:lang w:val="en-US"/>
        </w:rPr>
        <w:t>payam</w:t>
      </w:r>
      <w:proofErr w:type="spellEnd"/>
      <w:r w:rsidR="003D3266" w:rsidRPr="00B17BB5">
        <w:rPr>
          <w:rFonts w:ascii="Segoe UI" w:hAnsi="Segoe UI" w:cs="Segoe UI"/>
          <w:lang w:val="en-US"/>
        </w:rPr>
        <w:t xml:space="preserve">, and village). </w:t>
      </w:r>
    </w:p>
    <w:p w:rsidR="003D3266" w:rsidRPr="00B17BB5" w:rsidRDefault="003D3266">
      <w:pPr>
        <w:rPr>
          <w:rFonts w:ascii="Segoe UI" w:hAnsi="Segoe UI" w:cs="Segoe UI"/>
          <w:lang w:val="en-US"/>
        </w:rPr>
      </w:pPr>
      <w:r w:rsidRPr="00B17BB5">
        <w:rPr>
          <w:rFonts w:ascii="Segoe UI" w:hAnsi="Segoe UI" w:cs="Segoe UI"/>
          <w:lang w:val="en-US"/>
        </w:rPr>
        <w:t xml:space="preserve">Food security </w:t>
      </w:r>
      <w:r w:rsidR="002314D0" w:rsidRPr="00B17BB5">
        <w:rPr>
          <w:rFonts w:ascii="Segoe UI" w:hAnsi="Segoe UI" w:cs="Segoe UI"/>
          <w:lang w:val="en-US"/>
        </w:rPr>
        <w:t>monitoring by</w:t>
      </w:r>
      <w:r w:rsidR="003C51ED" w:rsidRPr="00B17BB5">
        <w:rPr>
          <w:rFonts w:ascii="Segoe UI" w:hAnsi="Segoe UI" w:cs="Segoe UI"/>
          <w:lang w:val="en-US"/>
        </w:rPr>
        <w:t xml:space="preserve"> a (different) international NGO </w:t>
      </w:r>
      <w:r w:rsidRPr="00B17BB5">
        <w:rPr>
          <w:rFonts w:ascii="Segoe UI" w:hAnsi="Segoe UI" w:cs="Segoe UI"/>
          <w:lang w:val="en-US"/>
        </w:rPr>
        <w:t xml:space="preserve">at county and </w:t>
      </w:r>
      <w:proofErr w:type="spellStart"/>
      <w:r w:rsidRPr="00B17BB5">
        <w:rPr>
          <w:rFonts w:ascii="Segoe UI" w:hAnsi="Segoe UI" w:cs="Segoe UI"/>
          <w:lang w:val="en-US"/>
        </w:rPr>
        <w:t>payam</w:t>
      </w:r>
      <w:proofErr w:type="spellEnd"/>
      <w:r w:rsidRPr="00B17BB5">
        <w:rPr>
          <w:rFonts w:ascii="Segoe UI" w:hAnsi="Segoe UI" w:cs="Segoe UI"/>
          <w:lang w:val="en-US"/>
        </w:rPr>
        <w:t xml:space="preserve"> level has provided some indication of the level of food insecurity in each </w:t>
      </w:r>
      <w:proofErr w:type="spellStart"/>
      <w:r w:rsidRPr="00B17BB5">
        <w:rPr>
          <w:rFonts w:ascii="Segoe UI" w:hAnsi="Segoe UI" w:cs="Segoe UI"/>
          <w:lang w:val="en-US"/>
        </w:rPr>
        <w:t>payam</w:t>
      </w:r>
      <w:proofErr w:type="spellEnd"/>
      <w:r w:rsidRPr="00B17BB5">
        <w:rPr>
          <w:rFonts w:ascii="Segoe UI" w:hAnsi="Segoe UI" w:cs="Segoe UI"/>
          <w:lang w:val="en-US"/>
        </w:rPr>
        <w:t xml:space="preserve"> but not at village level.  There are 10 counties, with 5 </w:t>
      </w:r>
      <w:proofErr w:type="spellStart"/>
      <w:r w:rsidRPr="00B17BB5">
        <w:rPr>
          <w:rFonts w:ascii="Segoe UI" w:hAnsi="Segoe UI" w:cs="Segoe UI"/>
          <w:lang w:val="en-US"/>
        </w:rPr>
        <w:t>payams</w:t>
      </w:r>
      <w:proofErr w:type="spellEnd"/>
      <w:r w:rsidRPr="00B17BB5">
        <w:rPr>
          <w:rFonts w:ascii="Segoe UI" w:hAnsi="Segoe UI" w:cs="Segoe UI"/>
          <w:lang w:val="en-US"/>
        </w:rPr>
        <w:t xml:space="preserve"> each. Each </w:t>
      </w:r>
      <w:proofErr w:type="spellStart"/>
      <w:r w:rsidRPr="00B17BB5">
        <w:rPr>
          <w:rFonts w:ascii="Segoe UI" w:hAnsi="Segoe UI" w:cs="Segoe UI"/>
          <w:lang w:val="en-US"/>
        </w:rPr>
        <w:t>payam</w:t>
      </w:r>
      <w:proofErr w:type="spellEnd"/>
      <w:r w:rsidRPr="00B17BB5">
        <w:rPr>
          <w:rFonts w:ascii="Segoe UI" w:hAnsi="Segoe UI" w:cs="Segoe UI"/>
          <w:lang w:val="en-US"/>
        </w:rPr>
        <w:t xml:space="preserve"> has on average 20 villages with an average population of 1000 persons or 200 families.   </w:t>
      </w:r>
      <w:r w:rsidR="004D6786" w:rsidRPr="00B17BB5">
        <w:rPr>
          <w:rFonts w:ascii="Segoe UI" w:hAnsi="Segoe UI" w:cs="Segoe UI"/>
          <w:lang w:val="en-US"/>
        </w:rPr>
        <w:t xml:space="preserve">More than 50% of the total population is food insecure according to FEWSNET. </w:t>
      </w:r>
      <w:r w:rsidR="00BB6266">
        <w:rPr>
          <w:rFonts w:ascii="Segoe UI" w:hAnsi="Segoe UI" w:cs="Segoe UI"/>
          <w:lang w:val="en-US"/>
        </w:rPr>
        <w:t xml:space="preserve"> </w:t>
      </w:r>
      <w:r w:rsidR="002314D0">
        <w:rPr>
          <w:rFonts w:ascii="Segoe UI" w:hAnsi="Segoe UI" w:cs="Segoe UI"/>
          <w:lang w:val="en-US"/>
        </w:rPr>
        <w:t>Some families will be okay,</w:t>
      </w:r>
      <w:r w:rsidR="0002427F" w:rsidRPr="00B17BB5">
        <w:rPr>
          <w:rFonts w:ascii="Segoe UI" w:hAnsi="Segoe UI" w:cs="Segoe UI"/>
          <w:lang w:val="en-US"/>
        </w:rPr>
        <w:t xml:space="preserve"> </w:t>
      </w:r>
      <w:r w:rsidR="002314D0" w:rsidRPr="00B17BB5">
        <w:rPr>
          <w:rFonts w:ascii="Segoe UI" w:hAnsi="Segoe UI" w:cs="Segoe UI"/>
          <w:lang w:val="en-US"/>
        </w:rPr>
        <w:t>while</w:t>
      </w:r>
      <w:r w:rsidR="0002427F" w:rsidRPr="00B17BB5">
        <w:rPr>
          <w:rFonts w:ascii="Segoe UI" w:hAnsi="Segoe UI" w:cs="Segoe UI"/>
          <w:lang w:val="en-US"/>
        </w:rPr>
        <w:t xml:space="preserve"> others have 3-4 month</w:t>
      </w:r>
      <w:r w:rsidR="000A0EE4">
        <w:rPr>
          <w:rFonts w:ascii="Segoe UI" w:hAnsi="Segoe UI" w:cs="Segoe UI"/>
          <w:lang w:val="en-US"/>
        </w:rPr>
        <w:t>s</w:t>
      </w:r>
      <w:r w:rsidR="0002427F" w:rsidRPr="00B17BB5">
        <w:rPr>
          <w:rFonts w:ascii="Segoe UI" w:hAnsi="Segoe UI" w:cs="Segoe UI"/>
          <w:lang w:val="en-US"/>
        </w:rPr>
        <w:t xml:space="preserve"> gap. Some very desperate IDPs have even longer gaps (9-12 months) and won't survive the hungry season.  There are two refugee camps across the border but the distance is 2 days walking. </w:t>
      </w:r>
    </w:p>
    <w:p w:rsidR="003D3266" w:rsidRPr="00B17BB5" w:rsidRDefault="003D3266" w:rsidP="007B2825">
      <w:pPr>
        <w:spacing w:after="360"/>
        <w:rPr>
          <w:rFonts w:ascii="Segoe UI" w:hAnsi="Segoe UI" w:cs="Segoe UI"/>
          <w:lang w:val="en-US"/>
        </w:rPr>
      </w:pPr>
      <w:r w:rsidRPr="00B17BB5">
        <w:rPr>
          <w:rFonts w:ascii="Segoe UI" w:hAnsi="Segoe UI" w:cs="Segoe UI"/>
          <w:lang w:val="en-US"/>
        </w:rPr>
        <w:lastRenderedPageBreak/>
        <w:t xml:space="preserve">Communities are close and know each other intimately. </w:t>
      </w:r>
      <w:r w:rsidR="004C78E1" w:rsidRPr="00B17BB5">
        <w:rPr>
          <w:rFonts w:ascii="Segoe UI" w:hAnsi="Segoe UI" w:cs="Segoe UI"/>
          <w:lang w:val="en-US"/>
        </w:rPr>
        <w:t xml:space="preserve">There are very few local security incidences (stealing). </w:t>
      </w:r>
      <w:r w:rsidRPr="00B17BB5">
        <w:rPr>
          <w:rFonts w:ascii="Segoe UI" w:hAnsi="Segoe UI" w:cs="Segoe UI"/>
          <w:lang w:val="en-US"/>
        </w:rPr>
        <w:t xml:space="preserve">However, during the last cash distribution 5 yrs ago, some sheiks (traditional leaders) 'taxed' recipients of aid or put their family members on the list. </w:t>
      </w:r>
      <w:r w:rsidR="004C78E1" w:rsidRPr="00B17BB5">
        <w:rPr>
          <w:rFonts w:ascii="Segoe UI" w:hAnsi="Segoe UI" w:cs="Segoe UI"/>
          <w:lang w:val="en-US"/>
        </w:rPr>
        <w:t>There is no electricity, phone or phone network, or other telecommunications</w:t>
      </w:r>
      <w:r w:rsidR="003C51ED" w:rsidRPr="00B17BB5">
        <w:rPr>
          <w:rFonts w:ascii="Segoe UI" w:hAnsi="Segoe UI" w:cs="Segoe UI"/>
          <w:lang w:val="en-US"/>
        </w:rPr>
        <w:t>, nor banks.</w:t>
      </w:r>
    </w:p>
    <w:p w:rsidR="00B17BB5" w:rsidRPr="00B17BB5" w:rsidRDefault="00B17BB5" w:rsidP="00B17BB5">
      <w:pPr>
        <w:rPr>
          <w:rFonts w:ascii="Segoe UI" w:hAnsi="Segoe UI" w:cs="Segoe UI"/>
          <w:lang w:val="en-US"/>
        </w:rPr>
      </w:pPr>
      <w:r w:rsidRPr="00B17BB5">
        <w:rPr>
          <w:rFonts w:ascii="Segoe UI" w:hAnsi="Segoe UI" w:cs="Segoe UI"/>
          <w:i/>
        </w:rPr>
        <w:t>Intervention:</w:t>
      </w:r>
    </w:p>
    <w:p w:rsidR="004D6786" w:rsidRPr="00B17BB5" w:rsidRDefault="004D6786" w:rsidP="007B2825">
      <w:pPr>
        <w:spacing w:after="360"/>
        <w:rPr>
          <w:rFonts w:ascii="Segoe UI" w:hAnsi="Segoe UI" w:cs="Segoe UI"/>
          <w:lang w:val="en-US"/>
        </w:rPr>
      </w:pPr>
      <w:r w:rsidRPr="00B17BB5">
        <w:rPr>
          <w:rFonts w:ascii="Segoe UI" w:hAnsi="Segoe UI" w:cs="Segoe UI"/>
          <w:lang w:val="en-US"/>
        </w:rPr>
        <w:t xml:space="preserve">You've 2 million USD to target 200USD/per family and the equivalent in food assistance to deliver to a population that in total numbers 1 million. 200 USD is the equivalent of 4 goats. One goat will buy 1 month of cereal stocks for a family. The food will be brought over in trucks. </w:t>
      </w:r>
      <w:r w:rsidR="00BB6266">
        <w:rPr>
          <w:rFonts w:ascii="Segoe UI" w:hAnsi="Segoe UI" w:cs="Segoe UI"/>
          <w:lang w:val="en-US"/>
        </w:rPr>
        <w:t>For the cash, first a coupon for 200USD will be distributed to the families who have been determined eligible.  The actual cash distribution will be provided in envelopes on designated distribution days.</w:t>
      </w:r>
    </w:p>
    <w:p w:rsidR="00B17BB5" w:rsidRPr="00B17BB5" w:rsidRDefault="00B17BB5" w:rsidP="00B17BB5">
      <w:pPr>
        <w:spacing w:after="120"/>
        <w:jc w:val="both"/>
        <w:rPr>
          <w:rFonts w:ascii="Segoe UI" w:hAnsi="Segoe UI" w:cs="Segoe UI"/>
          <w:i/>
        </w:rPr>
      </w:pPr>
      <w:r w:rsidRPr="00B17BB5">
        <w:rPr>
          <w:rFonts w:ascii="Segoe UI" w:hAnsi="Segoe UI" w:cs="Segoe UI"/>
          <w:i/>
        </w:rPr>
        <w:t>Questions to be discussed in your group:</w:t>
      </w:r>
    </w:p>
    <w:p w:rsidR="00B17BB5" w:rsidRPr="00B17BB5" w:rsidRDefault="00B17BB5">
      <w:pPr>
        <w:rPr>
          <w:rFonts w:ascii="Segoe UI" w:hAnsi="Segoe UI" w:cs="Segoe UI"/>
          <w:lang w:val="en-US"/>
        </w:rPr>
      </w:pPr>
      <w:r w:rsidRPr="00B17BB5">
        <w:rPr>
          <w:rFonts w:ascii="Segoe UI" w:hAnsi="Segoe UI" w:cs="Segoe UI"/>
          <w:lang w:val="en-US"/>
        </w:rPr>
        <w:t>You have to ensure that the food and cash get to the right people</w:t>
      </w:r>
      <w:r w:rsidR="004D6786">
        <w:rPr>
          <w:rFonts w:ascii="Segoe UI" w:hAnsi="Segoe UI" w:cs="Segoe UI"/>
          <w:lang w:val="en-US"/>
        </w:rPr>
        <w:t>!</w:t>
      </w:r>
    </w:p>
    <w:p w:rsidR="00B17BB5" w:rsidRDefault="00B17BB5" w:rsidP="00B17BB5">
      <w:pPr>
        <w:pStyle w:val="ListParagraph"/>
        <w:numPr>
          <w:ilvl w:val="0"/>
          <w:numId w:val="1"/>
        </w:numPr>
        <w:spacing w:after="120"/>
        <w:jc w:val="both"/>
        <w:rPr>
          <w:rFonts w:ascii="Segoe UI" w:hAnsi="Segoe UI" w:cs="Segoe UI"/>
          <w:sz w:val="22"/>
          <w:szCs w:val="22"/>
        </w:rPr>
      </w:pPr>
      <w:r w:rsidRPr="00B17BB5">
        <w:rPr>
          <w:rFonts w:ascii="Segoe UI" w:hAnsi="Segoe UI" w:cs="Segoe UI"/>
          <w:sz w:val="22"/>
          <w:szCs w:val="22"/>
        </w:rPr>
        <w:t>What targeting</w:t>
      </w:r>
      <w:r w:rsidR="00BB6266">
        <w:rPr>
          <w:rFonts w:ascii="Segoe UI" w:hAnsi="Segoe UI" w:cs="Segoe UI"/>
          <w:sz w:val="22"/>
          <w:szCs w:val="22"/>
        </w:rPr>
        <w:t xml:space="preserve"> criteria and</w:t>
      </w:r>
      <w:r w:rsidRPr="00B17BB5">
        <w:rPr>
          <w:rFonts w:ascii="Segoe UI" w:hAnsi="Segoe UI" w:cs="Segoe UI"/>
          <w:sz w:val="22"/>
          <w:szCs w:val="22"/>
        </w:rPr>
        <w:t xml:space="preserve"> method(s) do you recommend to apply in this context? Where? When (in sequence)? Why? </w:t>
      </w:r>
    </w:p>
    <w:p w:rsidR="00B17BB5" w:rsidRPr="00B17BB5" w:rsidRDefault="00B17BB5" w:rsidP="00B17BB5">
      <w:pPr>
        <w:pStyle w:val="ListParagraph"/>
        <w:numPr>
          <w:ilvl w:val="0"/>
          <w:numId w:val="1"/>
        </w:numPr>
        <w:spacing w:after="120"/>
        <w:jc w:val="both"/>
        <w:rPr>
          <w:rFonts w:ascii="Segoe UI" w:hAnsi="Segoe UI" w:cs="Segoe UI"/>
          <w:sz w:val="22"/>
          <w:szCs w:val="22"/>
        </w:rPr>
      </w:pPr>
      <w:r w:rsidRPr="00B17BB5">
        <w:rPr>
          <w:rFonts w:ascii="Segoe UI" w:hAnsi="Segoe UI" w:cs="Segoe UI"/>
          <w:sz w:val="22"/>
          <w:szCs w:val="22"/>
        </w:rPr>
        <w:t>What are the risks and how will you mitigate them?</w:t>
      </w:r>
    </w:p>
    <w:p w:rsidR="00B17BB5" w:rsidRDefault="00B17BB5" w:rsidP="00B17BB5">
      <w:pPr>
        <w:pStyle w:val="ListParagraph"/>
        <w:numPr>
          <w:ilvl w:val="0"/>
          <w:numId w:val="1"/>
        </w:numPr>
        <w:spacing w:after="120"/>
        <w:jc w:val="both"/>
        <w:rPr>
          <w:rFonts w:ascii="Segoe UI" w:hAnsi="Segoe UI" w:cs="Segoe UI"/>
          <w:sz w:val="22"/>
          <w:szCs w:val="22"/>
        </w:rPr>
      </w:pPr>
      <w:r w:rsidRPr="00B17BB5">
        <w:rPr>
          <w:rFonts w:ascii="Segoe UI" w:hAnsi="Segoe UI" w:cs="Segoe UI"/>
          <w:sz w:val="22"/>
          <w:szCs w:val="22"/>
        </w:rPr>
        <w:t>How will the commun</w:t>
      </w:r>
      <w:r w:rsidR="00BB6266">
        <w:rPr>
          <w:rFonts w:ascii="Segoe UI" w:hAnsi="Segoe UI" w:cs="Segoe UI"/>
          <w:sz w:val="22"/>
          <w:szCs w:val="22"/>
        </w:rPr>
        <w:t>ity participate in the process?</w:t>
      </w:r>
    </w:p>
    <w:p w:rsidR="00626908" w:rsidRDefault="00626908" w:rsidP="00626908">
      <w:pPr>
        <w:pStyle w:val="ListParagraph"/>
        <w:spacing w:after="120"/>
        <w:jc w:val="both"/>
        <w:rPr>
          <w:rFonts w:ascii="Segoe UI" w:hAnsi="Segoe UI" w:cs="Segoe UI"/>
          <w:sz w:val="22"/>
          <w:szCs w:val="22"/>
        </w:rPr>
      </w:pPr>
    </w:p>
    <w:p w:rsidR="00626908" w:rsidRPr="00626908" w:rsidRDefault="00626908" w:rsidP="00626908">
      <w:pPr>
        <w:spacing w:after="120"/>
        <w:jc w:val="both"/>
        <w:rPr>
          <w:rFonts w:ascii="Segoe UI" w:hAnsi="Segoe UI" w:cs="Segoe UI"/>
        </w:rPr>
      </w:pPr>
      <w:r>
        <w:rPr>
          <w:rFonts w:ascii="Segoe UI" w:hAnsi="Segoe UI" w:cs="Segoe UI"/>
          <w:noProof/>
          <w:lang w:eastAsia="zh-CN"/>
        </w:rPr>
        <w:drawing>
          <wp:inline distT="0" distB="0" distL="0" distR="0">
            <wp:extent cx="6027796" cy="367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31517" cy="3679120"/>
                    </a:xfrm>
                    <a:prstGeom prst="rect">
                      <a:avLst/>
                    </a:prstGeom>
                    <a:noFill/>
                    <a:ln w="9525">
                      <a:noFill/>
                      <a:miter lim="800000"/>
                      <a:headEnd/>
                      <a:tailEnd/>
                    </a:ln>
                  </pic:spPr>
                </pic:pic>
              </a:graphicData>
            </a:graphic>
          </wp:inline>
        </w:drawing>
      </w:r>
    </w:p>
    <w:p w:rsidR="00B17BB5" w:rsidRDefault="00B17BB5">
      <w:pPr>
        <w:rPr>
          <w:rFonts w:ascii="Segoe UI" w:hAnsi="Segoe UI" w:cs="Segoe UI"/>
        </w:rPr>
      </w:pPr>
    </w:p>
    <w:p w:rsidR="00626908" w:rsidRPr="00B17BB5" w:rsidRDefault="00626908">
      <w:pPr>
        <w:rPr>
          <w:rFonts w:ascii="Segoe UI" w:hAnsi="Segoe UI" w:cs="Segoe UI"/>
        </w:rPr>
      </w:pPr>
    </w:p>
    <w:sectPr w:rsidR="00626908" w:rsidRPr="00B17BB5" w:rsidSect="00626908">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7080C"/>
    <w:multiLevelType w:val="hybridMultilevel"/>
    <w:tmpl w:val="A46C3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4C7156"/>
    <w:rsid w:val="000009E3"/>
    <w:rsid w:val="00000A5E"/>
    <w:rsid w:val="00000A99"/>
    <w:rsid w:val="00000D18"/>
    <w:rsid w:val="00001064"/>
    <w:rsid w:val="000010DD"/>
    <w:rsid w:val="000012B6"/>
    <w:rsid w:val="00001452"/>
    <w:rsid w:val="00001795"/>
    <w:rsid w:val="00001837"/>
    <w:rsid w:val="00001879"/>
    <w:rsid w:val="00001954"/>
    <w:rsid w:val="00001981"/>
    <w:rsid w:val="00001E0B"/>
    <w:rsid w:val="00001E4C"/>
    <w:rsid w:val="00002175"/>
    <w:rsid w:val="00002B9E"/>
    <w:rsid w:val="00002EA7"/>
    <w:rsid w:val="00003588"/>
    <w:rsid w:val="00003B1D"/>
    <w:rsid w:val="00003C23"/>
    <w:rsid w:val="00003D56"/>
    <w:rsid w:val="00004109"/>
    <w:rsid w:val="00004711"/>
    <w:rsid w:val="00004929"/>
    <w:rsid w:val="000049CA"/>
    <w:rsid w:val="00004B69"/>
    <w:rsid w:val="00004B6A"/>
    <w:rsid w:val="00004EFF"/>
    <w:rsid w:val="000055B7"/>
    <w:rsid w:val="00005649"/>
    <w:rsid w:val="000058A9"/>
    <w:rsid w:val="0000633E"/>
    <w:rsid w:val="0000653A"/>
    <w:rsid w:val="0000654E"/>
    <w:rsid w:val="000068EB"/>
    <w:rsid w:val="00006C95"/>
    <w:rsid w:val="00006D07"/>
    <w:rsid w:val="00007A8F"/>
    <w:rsid w:val="00007DB6"/>
    <w:rsid w:val="000103B7"/>
    <w:rsid w:val="00010C23"/>
    <w:rsid w:val="00010E4F"/>
    <w:rsid w:val="0001137A"/>
    <w:rsid w:val="000122DB"/>
    <w:rsid w:val="000122F0"/>
    <w:rsid w:val="000123DE"/>
    <w:rsid w:val="00012CB0"/>
    <w:rsid w:val="00012EBF"/>
    <w:rsid w:val="00012F47"/>
    <w:rsid w:val="000130AF"/>
    <w:rsid w:val="000130D9"/>
    <w:rsid w:val="000132F0"/>
    <w:rsid w:val="0001397C"/>
    <w:rsid w:val="00013A20"/>
    <w:rsid w:val="00013CB8"/>
    <w:rsid w:val="00013D8F"/>
    <w:rsid w:val="00013E16"/>
    <w:rsid w:val="00014064"/>
    <w:rsid w:val="0001444B"/>
    <w:rsid w:val="00014D71"/>
    <w:rsid w:val="00014E05"/>
    <w:rsid w:val="00015679"/>
    <w:rsid w:val="00015B79"/>
    <w:rsid w:val="00015EA2"/>
    <w:rsid w:val="00015FBA"/>
    <w:rsid w:val="0001623E"/>
    <w:rsid w:val="00016725"/>
    <w:rsid w:val="00016A50"/>
    <w:rsid w:val="000172DB"/>
    <w:rsid w:val="00017406"/>
    <w:rsid w:val="00017F05"/>
    <w:rsid w:val="000203F4"/>
    <w:rsid w:val="00020A4B"/>
    <w:rsid w:val="00020C1D"/>
    <w:rsid w:val="00020C6C"/>
    <w:rsid w:val="00020FB1"/>
    <w:rsid w:val="00021325"/>
    <w:rsid w:val="00021509"/>
    <w:rsid w:val="00021667"/>
    <w:rsid w:val="000216E3"/>
    <w:rsid w:val="00021794"/>
    <w:rsid w:val="000217A8"/>
    <w:rsid w:val="00021971"/>
    <w:rsid w:val="000220D5"/>
    <w:rsid w:val="0002248C"/>
    <w:rsid w:val="00022ABE"/>
    <w:rsid w:val="00023030"/>
    <w:rsid w:val="0002318A"/>
    <w:rsid w:val="00023646"/>
    <w:rsid w:val="0002427F"/>
    <w:rsid w:val="00024618"/>
    <w:rsid w:val="0002466B"/>
    <w:rsid w:val="00024E30"/>
    <w:rsid w:val="000251A3"/>
    <w:rsid w:val="000254AB"/>
    <w:rsid w:val="0002590E"/>
    <w:rsid w:val="00025BEF"/>
    <w:rsid w:val="00025C7E"/>
    <w:rsid w:val="00025FAC"/>
    <w:rsid w:val="00025FC1"/>
    <w:rsid w:val="00026231"/>
    <w:rsid w:val="00026482"/>
    <w:rsid w:val="000264D0"/>
    <w:rsid w:val="0002653A"/>
    <w:rsid w:val="00026667"/>
    <w:rsid w:val="000267A0"/>
    <w:rsid w:val="000267F6"/>
    <w:rsid w:val="00026AA5"/>
    <w:rsid w:val="00026AED"/>
    <w:rsid w:val="00026C31"/>
    <w:rsid w:val="00026D0E"/>
    <w:rsid w:val="000270BD"/>
    <w:rsid w:val="00027202"/>
    <w:rsid w:val="00027416"/>
    <w:rsid w:val="00027F9C"/>
    <w:rsid w:val="0003003F"/>
    <w:rsid w:val="00030372"/>
    <w:rsid w:val="00030543"/>
    <w:rsid w:val="00030629"/>
    <w:rsid w:val="00030990"/>
    <w:rsid w:val="000309FC"/>
    <w:rsid w:val="00030AC3"/>
    <w:rsid w:val="00030CDB"/>
    <w:rsid w:val="00030CE6"/>
    <w:rsid w:val="00031187"/>
    <w:rsid w:val="000314A1"/>
    <w:rsid w:val="00031EF6"/>
    <w:rsid w:val="00032713"/>
    <w:rsid w:val="00032824"/>
    <w:rsid w:val="00032A3E"/>
    <w:rsid w:val="0003310B"/>
    <w:rsid w:val="00033592"/>
    <w:rsid w:val="00033A15"/>
    <w:rsid w:val="000340D8"/>
    <w:rsid w:val="00034901"/>
    <w:rsid w:val="00034FED"/>
    <w:rsid w:val="000350B3"/>
    <w:rsid w:val="000351A0"/>
    <w:rsid w:val="00035465"/>
    <w:rsid w:val="000354EC"/>
    <w:rsid w:val="00035531"/>
    <w:rsid w:val="00035A30"/>
    <w:rsid w:val="00035D68"/>
    <w:rsid w:val="00035F1C"/>
    <w:rsid w:val="0003610B"/>
    <w:rsid w:val="00036902"/>
    <w:rsid w:val="00036C1B"/>
    <w:rsid w:val="00036E9A"/>
    <w:rsid w:val="00036EB0"/>
    <w:rsid w:val="000373B6"/>
    <w:rsid w:val="000375B3"/>
    <w:rsid w:val="00037737"/>
    <w:rsid w:val="00037A10"/>
    <w:rsid w:val="00037F66"/>
    <w:rsid w:val="000404A6"/>
    <w:rsid w:val="000404B2"/>
    <w:rsid w:val="0004091E"/>
    <w:rsid w:val="00040951"/>
    <w:rsid w:val="00040B22"/>
    <w:rsid w:val="00040E51"/>
    <w:rsid w:val="00041307"/>
    <w:rsid w:val="000413EE"/>
    <w:rsid w:val="00041BFD"/>
    <w:rsid w:val="00041F11"/>
    <w:rsid w:val="000421BA"/>
    <w:rsid w:val="000423E0"/>
    <w:rsid w:val="00042AA9"/>
    <w:rsid w:val="00042AC7"/>
    <w:rsid w:val="00042E84"/>
    <w:rsid w:val="00042EB1"/>
    <w:rsid w:val="0004306D"/>
    <w:rsid w:val="000435D1"/>
    <w:rsid w:val="00043740"/>
    <w:rsid w:val="00043930"/>
    <w:rsid w:val="00043A43"/>
    <w:rsid w:val="000441DC"/>
    <w:rsid w:val="00044BA0"/>
    <w:rsid w:val="00044E38"/>
    <w:rsid w:val="00044FDA"/>
    <w:rsid w:val="0004572A"/>
    <w:rsid w:val="000459E8"/>
    <w:rsid w:val="00045FE5"/>
    <w:rsid w:val="0004607B"/>
    <w:rsid w:val="000461F6"/>
    <w:rsid w:val="0004625C"/>
    <w:rsid w:val="0004626E"/>
    <w:rsid w:val="00046B51"/>
    <w:rsid w:val="00046CD1"/>
    <w:rsid w:val="0004716B"/>
    <w:rsid w:val="0004748A"/>
    <w:rsid w:val="00047B84"/>
    <w:rsid w:val="000500CC"/>
    <w:rsid w:val="000500FF"/>
    <w:rsid w:val="00050163"/>
    <w:rsid w:val="0005017A"/>
    <w:rsid w:val="00050302"/>
    <w:rsid w:val="00050593"/>
    <w:rsid w:val="00050F2F"/>
    <w:rsid w:val="00051050"/>
    <w:rsid w:val="00051189"/>
    <w:rsid w:val="000512C5"/>
    <w:rsid w:val="0005158E"/>
    <w:rsid w:val="0005176D"/>
    <w:rsid w:val="00051EEF"/>
    <w:rsid w:val="00052493"/>
    <w:rsid w:val="0005272A"/>
    <w:rsid w:val="000528C7"/>
    <w:rsid w:val="000529A5"/>
    <w:rsid w:val="00052B3E"/>
    <w:rsid w:val="00052FBA"/>
    <w:rsid w:val="00053254"/>
    <w:rsid w:val="00053343"/>
    <w:rsid w:val="00053469"/>
    <w:rsid w:val="0005383D"/>
    <w:rsid w:val="00053BCB"/>
    <w:rsid w:val="00054052"/>
    <w:rsid w:val="0005475D"/>
    <w:rsid w:val="000549F8"/>
    <w:rsid w:val="00054CDF"/>
    <w:rsid w:val="0005531B"/>
    <w:rsid w:val="00055557"/>
    <w:rsid w:val="000555AD"/>
    <w:rsid w:val="00055822"/>
    <w:rsid w:val="00055A90"/>
    <w:rsid w:val="00055C58"/>
    <w:rsid w:val="00055D2D"/>
    <w:rsid w:val="00055EC3"/>
    <w:rsid w:val="00056192"/>
    <w:rsid w:val="00056514"/>
    <w:rsid w:val="00056B3A"/>
    <w:rsid w:val="00056C9C"/>
    <w:rsid w:val="00056F3F"/>
    <w:rsid w:val="00056F70"/>
    <w:rsid w:val="00056FA6"/>
    <w:rsid w:val="00057154"/>
    <w:rsid w:val="000574E0"/>
    <w:rsid w:val="00057F5A"/>
    <w:rsid w:val="0006028E"/>
    <w:rsid w:val="000607B8"/>
    <w:rsid w:val="00060838"/>
    <w:rsid w:val="00061296"/>
    <w:rsid w:val="000613AA"/>
    <w:rsid w:val="000616A6"/>
    <w:rsid w:val="00061858"/>
    <w:rsid w:val="0006188D"/>
    <w:rsid w:val="000618A9"/>
    <w:rsid w:val="000618C0"/>
    <w:rsid w:val="00061939"/>
    <w:rsid w:val="00061C73"/>
    <w:rsid w:val="000627DB"/>
    <w:rsid w:val="0006299E"/>
    <w:rsid w:val="00063382"/>
    <w:rsid w:val="00063421"/>
    <w:rsid w:val="000634AB"/>
    <w:rsid w:val="000634DE"/>
    <w:rsid w:val="000635D6"/>
    <w:rsid w:val="0006376D"/>
    <w:rsid w:val="000637C7"/>
    <w:rsid w:val="000639AA"/>
    <w:rsid w:val="00063BBB"/>
    <w:rsid w:val="00063C57"/>
    <w:rsid w:val="000647DF"/>
    <w:rsid w:val="00064DA3"/>
    <w:rsid w:val="00064EA5"/>
    <w:rsid w:val="000659AF"/>
    <w:rsid w:val="00065DA0"/>
    <w:rsid w:val="00065FE9"/>
    <w:rsid w:val="000660F3"/>
    <w:rsid w:val="0006627C"/>
    <w:rsid w:val="00066439"/>
    <w:rsid w:val="00066472"/>
    <w:rsid w:val="000664A2"/>
    <w:rsid w:val="0006659A"/>
    <w:rsid w:val="00066EB3"/>
    <w:rsid w:val="00066FFE"/>
    <w:rsid w:val="000671CC"/>
    <w:rsid w:val="000671D2"/>
    <w:rsid w:val="00067455"/>
    <w:rsid w:val="0006764F"/>
    <w:rsid w:val="00067723"/>
    <w:rsid w:val="00067A4A"/>
    <w:rsid w:val="00067BCA"/>
    <w:rsid w:val="00067DBB"/>
    <w:rsid w:val="00067E79"/>
    <w:rsid w:val="00067FE7"/>
    <w:rsid w:val="0007002B"/>
    <w:rsid w:val="00070191"/>
    <w:rsid w:val="00070667"/>
    <w:rsid w:val="0007097F"/>
    <w:rsid w:val="00070FA4"/>
    <w:rsid w:val="00071494"/>
    <w:rsid w:val="00071671"/>
    <w:rsid w:val="000719E9"/>
    <w:rsid w:val="00071F76"/>
    <w:rsid w:val="00071F85"/>
    <w:rsid w:val="000725A8"/>
    <w:rsid w:val="00072CAF"/>
    <w:rsid w:val="00072E36"/>
    <w:rsid w:val="00073033"/>
    <w:rsid w:val="000738FD"/>
    <w:rsid w:val="00073EA7"/>
    <w:rsid w:val="000751B0"/>
    <w:rsid w:val="0007521D"/>
    <w:rsid w:val="00075B19"/>
    <w:rsid w:val="00075B78"/>
    <w:rsid w:val="0007603B"/>
    <w:rsid w:val="00076143"/>
    <w:rsid w:val="00076757"/>
    <w:rsid w:val="00076964"/>
    <w:rsid w:val="00077862"/>
    <w:rsid w:val="00077882"/>
    <w:rsid w:val="00077BF5"/>
    <w:rsid w:val="0008018C"/>
    <w:rsid w:val="00080BD6"/>
    <w:rsid w:val="00080C37"/>
    <w:rsid w:val="00081268"/>
    <w:rsid w:val="000812D6"/>
    <w:rsid w:val="0008138D"/>
    <w:rsid w:val="00081594"/>
    <w:rsid w:val="0008173B"/>
    <w:rsid w:val="00081F3D"/>
    <w:rsid w:val="0008237A"/>
    <w:rsid w:val="0008249A"/>
    <w:rsid w:val="000824FB"/>
    <w:rsid w:val="000826B0"/>
    <w:rsid w:val="0008282C"/>
    <w:rsid w:val="0008286D"/>
    <w:rsid w:val="00082AFF"/>
    <w:rsid w:val="00082D9F"/>
    <w:rsid w:val="00083ACE"/>
    <w:rsid w:val="00083D71"/>
    <w:rsid w:val="000840B2"/>
    <w:rsid w:val="00084159"/>
    <w:rsid w:val="0008415E"/>
    <w:rsid w:val="0008451E"/>
    <w:rsid w:val="000847FE"/>
    <w:rsid w:val="00084980"/>
    <w:rsid w:val="00084B01"/>
    <w:rsid w:val="00084C4A"/>
    <w:rsid w:val="00084CB8"/>
    <w:rsid w:val="00084F65"/>
    <w:rsid w:val="0008523C"/>
    <w:rsid w:val="00085471"/>
    <w:rsid w:val="000854F3"/>
    <w:rsid w:val="000859EE"/>
    <w:rsid w:val="00085BC3"/>
    <w:rsid w:val="00085D71"/>
    <w:rsid w:val="00085F6E"/>
    <w:rsid w:val="000860FF"/>
    <w:rsid w:val="000863EE"/>
    <w:rsid w:val="0008648F"/>
    <w:rsid w:val="0008680A"/>
    <w:rsid w:val="00086BEB"/>
    <w:rsid w:val="00086F3B"/>
    <w:rsid w:val="0008703E"/>
    <w:rsid w:val="000874E7"/>
    <w:rsid w:val="00087514"/>
    <w:rsid w:val="0008756C"/>
    <w:rsid w:val="00087AC0"/>
    <w:rsid w:val="00087C2C"/>
    <w:rsid w:val="00087CA9"/>
    <w:rsid w:val="00087E03"/>
    <w:rsid w:val="00087EE6"/>
    <w:rsid w:val="00087EF0"/>
    <w:rsid w:val="00087F38"/>
    <w:rsid w:val="0009041C"/>
    <w:rsid w:val="0009047C"/>
    <w:rsid w:val="000906A3"/>
    <w:rsid w:val="000908C7"/>
    <w:rsid w:val="000908E6"/>
    <w:rsid w:val="0009118F"/>
    <w:rsid w:val="00091627"/>
    <w:rsid w:val="0009172B"/>
    <w:rsid w:val="0009193C"/>
    <w:rsid w:val="00091A7B"/>
    <w:rsid w:val="00091CE3"/>
    <w:rsid w:val="00091D6A"/>
    <w:rsid w:val="00091DE5"/>
    <w:rsid w:val="00091F44"/>
    <w:rsid w:val="0009234E"/>
    <w:rsid w:val="00092602"/>
    <w:rsid w:val="0009275F"/>
    <w:rsid w:val="000929AD"/>
    <w:rsid w:val="00092E56"/>
    <w:rsid w:val="00093077"/>
    <w:rsid w:val="00093110"/>
    <w:rsid w:val="00093173"/>
    <w:rsid w:val="0009351E"/>
    <w:rsid w:val="0009357E"/>
    <w:rsid w:val="00093C10"/>
    <w:rsid w:val="00093C14"/>
    <w:rsid w:val="000940CC"/>
    <w:rsid w:val="000949E9"/>
    <w:rsid w:val="00094AA3"/>
    <w:rsid w:val="0009521C"/>
    <w:rsid w:val="000955AB"/>
    <w:rsid w:val="00095D52"/>
    <w:rsid w:val="00095DC1"/>
    <w:rsid w:val="00095E7E"/>
    <w:rsid w:val="00096035"/>
    <w:rsid w:val="00096543"/>
    <w:rsid w:val="000965BC"/>
    <w:rsid w:val="00097269"/>
    <w:rsid w:val="000973EF"/>
    <w:rsid w:val="00097A97"/>
    <w:rsid w:val="00097CE1"/>
    <w:rsid w:val="00097DF0"/>
    <w:rsid w:val="00097F76"/>
    <w:rsid w:val="000A000B"/>
    <w:rsid w:val="000A07F1"/>
    <w:rsid w:val="000A0905"/>
    <w:rsid w:val="000A0D04"/>
    <w:rsid w:val="000A0D95"/>
    <w:rsid w:val="000A0EE4"/>
    <w:rsid w:val="000A0F23"/>
    <w:rsid w:val="000A13F9"/>
    <w:rsid w:val="000A15AF"/>
    <w:rsid w:val="000A15F7"/>
    <w:rsid w:val="000A185E"/>
    <w:rsid w:val="000A1C96"/>
    <w:rsid w:val="000A1DF0"/>
    <w:rsid w:val="000A2477"/>
    <w:rsid w:val="000A2768"/>
    <w:rsid w:val="000A2DAB"/>
    <w:rsid w:val="000A2EA7"/>
    <w:rsid w:val="000A2F65"/>
    <w:rsid w:val="000A3071"/>
    <w:rsid w:val="000A3092"/>
    <w:rsid w:val="000A3188"/>
    <w:rsid w:val="000A324B"/>
    <w:rsid w:val="000A3334"/>
    <w:rsid w:val="000A365F"/>
    <w:rsid w:val="000A3663"/>
    <w:rsid w:val="000A367C"/>
    <w:rsid w:val="000A36FA"/>
    <w:rsid w:val="000A3A00"/>
    <w:rsid w:val="000A3AD4"/>
    <w:rsid w:val="000A3E76"/>
    <w:rsid w:val="000A46A5"/>
    <w:rsid w:val="000A46BB"/>
    <w:rsid w:val="000A4775"/>
    <w:rsid w:val="000A49AD"/>
    <w:rsid w:val="000A4DDD"/>
    <w:rsid w:val="000A5328"/>
    <w:rsid w:val="000A5385"/>
    <w:rsid w:val="000A5482"/>
    <w:rsid w:val="000A555E"/>
    <w:rsid w:val="000A57D6"/>
    <w:rsid w:val="000A5C3C"/>
    <w:rsid w:val="000A5C8D"/>
    <w:rsid w:val="000A5D1F"/>
    <w:rsid w:val="000A5E70"/>
    <w:rsid w:val="000A62F7"/>
    <w:rsid w:val="000A634A"/>
    <w:rsid w:val="000A64BA"/>
    <w:rsid w:val="000A67A0"/>
    <w:rsid w:val="000A68D5"/>
    <w:rsid w:val="000A6AB4"/>
    <w:rsid w:val="000A6D2E"/>
    <w:rsid w:val="000A6F8D"/>
    <w:rsid w:val="000A6FD0"/>
    <w:rsid w:val="000A7303"/>
    <w:rsid w:val="000A7448"/>
    <w:rsid w:val="000A7884"/>
    <w:rsid w:val="000A7D2C"/>
    <w:rsid w:val="000A7DC0"/>
    <w:rsid w:val="000B0C21"/>
    <w:rsid w:val="000B15C3"/>
    <w:rsid w:val="000B1D8A"/>
    <w:rsid w:val="000B1F8E"/>
    <w:rsid w:val="000B1F9E"/>
    <w:rsid w:val="000B2601"/>
    <w:rsid w:val="000B2695"/>
    <w:rsid w:val="000B2760"/>
    <w:rsid w:val="000B2E8B"/>
    <w:rsid w:val="000B317D"/>
    <w:rsid w:val="000B3987"/>
    <w:rsid w:val="000B3B1E"/>
    <w:rsid w:val="000B3F2D"/>
    <w:rsid w:val="000B3F37"/>
    <w:rsid w:val="000B413A"/>
    <w:rsid w:val="000B4A91"/>
    <w:rsid w:val="000B4F1B"/>
    <w:rsid w:val="000B5298"/>
    <w:rsid w:val="000B5357"/>
    <w:rsid w:val="000B584D"/>
    <w:rsid w:val="000B5A8D"/>
    <w:rsid w:val="000B5C62"/>
    <w:rsid w:val="000B5D29"/>
    <w:rsid w:val="000B5FC4"/>
    <w:rsid w:val="000B615F"/>
    <w:rsid w:val="000B618C"/>
    <w:rsid w:val="000B64BE"/>
    <w:rsid w:val="000B6599"/>
    <w:rsid w:val="000B6B2E"/>
    <w:rsid w:val="000B70FA"/>
    <w:rsid w:val="000B717F"/>
    <w:rsid w:val="000B75F7"/>
    <w:rsid w:val="000B76DF"/>
    <w:rsid w:val="000B7962"/>
    <w:rsid w:val="000C073C"/>
    <w:rsid w:val="000C0D3E"/>
    <w:rsid w:val="000C276D"/>
    <w:rsid w:val="000C27CF"/>
    <w:rsid w:val="000C299B"/>
    <w:rsid w:val="000C2C19"/>
    <w:rsid w:val="000C2FBA"/>
    <w:rsid w:val="000C2FCE"/>
    <w:rsid w:val="000C32F2"/>
    <w:rsid w:val="000C3399"/>
    <w:rsid w:val="000C37C1"/>
    <w:rsid w:val="000C3877"/>
    <w:rsid w:val="000C3F4C"/>
    <w:rsid w:val="000C40D5"/>
    <w:rsid w:val="000C40D8"/>
    <w:rsid w:val="000C41DC"/>
    <w:rsid w:val="000C463B"/>
    <w:rsid w:val="000C4880"/>
    <w:rsid w:val="000C4A54"/>
    <w:rsid w:val="000C4B49"/>
    <w:rsid w:val="000C50F7"/>
    <w:rsid w:val="000C5F19"/>
    <w:rsid w:val="000C6776"/>
    <w:rsid w:val="000C6C03"/>
    <w:rsid w:val="000C72D9"/>
    <w:rsid w:val="000C73F2"/>
    <w:rsid w:val="000C7524"/>
    <w:rsid w:val="000C75D0"/>
    <w:rsid w:val="000C7848"/>
    <w:rsid w:val="000C784A"/>
    <w:rsid w:val="000C7D21"/>
    <w:rsid w:val="000C7E8C"/>
    <w:rsid w:val="000C7EE0"/>
    <w:rsid w:val="000D09DF"/>
    <w:rsid w:val="000D0AFB"/>
    <w:rsid w:val="000D0CD7"/>
    <w:rsid w:val="000D111B"/>
    <w:rsid w:val="000D13E8"/>
    <w:rsid w:val="000D16E3"/>
    <w:rsid w:val="000D16EB"/>
    <w:rsid w:val="000D1D02"/>
    <w:rsid w:val="000D1F72"/>
    <w:rsid w:val="000D24F2"/>
    <w:rsid w:val="000D2C35"/>
    <w:rsid w:val="000D2DB1"/>
    <w:rsid w:val="000D2E64"/>
    <w:rsid w:val="000D36AB"/>
    <w:rsid w:val="000D3761"/>
    <w:rsid w:val="000D38A6"/>
    <w:rsid w:val="000D3F44"/>
    <w:rsid w:val="000D3FEB"/>
    <w:rsid w:val="000D4037"/>
    <w:rsid w:val="000D43BE"/>
    <w:rsid w:val="000D4580"/>
    <w:rsid w:val="000D4613"/>
    <w:rsid w:val="000D4944"/>
    <w:rsid w:val="000D4B22"/>
    <w:rsid w:val="000D5886"/>
    <w:rsid w:val="000D5A90"/>
    <w:rsid w:val="000D5C01"/>
    <w:rsid w:val="000D5E37"/>
    <w:rsid w:val="000D5EB6"/>
    <w:rsid w:val="000D6059"/>
    <w:rsid w:val="000D70B9"/>
    <w:rsid w:val="000D7164"/>
    <w:rsid w:val="000D72FD"/>
    <w:rsid w:val="000D7692"/>
    <w:rsid w:val="000D7712"/>
    <w:rsid w:val="000D7D0B"/>
    <w:rsid w:val="000D7F55"/>
    <w:rsid w:val="000D7FB7"/>
    <w:rsid w:val="000E007C"/>
    <w:rsid w:val="000E0146"/>
    <w:rsid w:val="000E03B3"/>
    <w:rsid w:val="000E09AD"/>
    <w:rsid w:val="000E0EBD"/>
    <w:rsid w:val="000E122D"/>
    <w:rsid w:val="000E1EFA"/>
    <w:rsid w:val="000E212C"/>
    <w:rsid w:val="000E228B"/>
    <w:rsid w:val="000E235E"/>
    <w:rsid w:val="000E2683"/>
    <w:rsid w:val="000E2873"/>
    <w:rsid w:val="000E3118"/>
    <w:rsid w:val="000E36F5"/>
    <w:rsid w:val="000E376E"/>
    <w:rsid w:val="000E44CA"/>
    <w:rsid w:val="000E47DB"/>
    <w:rsid w:val="000E490A"/>
    <w:rsid w:val="000E4913"/>
    <w:rsid w:val="000E4BFD"/>
    <w:rsid w:val="000E4C06"/>
    <w:rsid w:val="000E5847"/>
    <w:rsid w:val="000E61CD"/>
    <w:rsid w:val="000E63DD"/>
    <w:rsid w:val="000E6599"/>
    <w:rsid w:val="000E6784"/>
    <w:rsid w:val="000E67F8"/>
    <w:rsid w:val="000E6A61"/>
    <w:rsid w:val="000E6B0F"/>
    <w:rsid w:val="000E6DAB"/>
    <w:rsid w:val="000E7382"/>
    <w:rsid w:val="000E7BD1"/>
    <w:rsid w:val="000F033C"/>
    <w:rsid w:val="000F03AB"/>
    <w:rsid w:val="000F0D93"/>
    <w:rsid w:val="000F1464"/>
    <w:rsid w:val="000F1496"/>
    <w:rsid w:val="000F174E"/>
    <w:rsid w:val="000F1BBE"/>
    <w:rsid w:val="000F1D91"/>
    <w:rsid w:val="000F1E1B"/>
    <w:rsid w:val="000F2060"/>
    <w:rsid w:val="000F26AA"/>
    <w:rsid w:val="000F29B0"/>
    <w:rsid w:val="000F2E9E"/>
    <w:rsid w:val="000F2F34"/>
    <w:rsid w:val="000F2F8F"/>
    <w:rsid w:val="000F31C3"/>
    <w:rsid w:val="000F320D"/>
    <w:rsid w:val="000F333C"/>
    <w:rsid w:val="000F3712"/>
    <w:rsid w:val="000F3D05"/>
    <w:rsid w:val="000F3D0D"/>
    <w:rsid w:val="000F4700"/>
    <w:rsid w:val="000F4A5C"/>
    <w:rsid w:val="000F4C96"/>
    <w:rsid w:val="000F4D5D"/>
    <w:rsid w:val="000F4D79"/>
    <w:rsid w:val="000F5441"/>
    <w:rsid w:val="000F5737"/>
    <w:rsid w:val="000F5B46"/>
    <w:rsid w:val="000F5DBD"/>
    <w:rsid w:val="000F5E99"/>
    <w:rsid w:val="000F5F08"/>
    <w:rsid w:val="000F63CD"/>
    <w:rsid w:val="000F650B"/>
    <w:rsid w:val="000F68A6"/>
    <w:rsid w:val="000F6A5E"/>
    <w:rsid w:val="000F6B4E"/>
    <w:rsid w:val="000F7103"/>
    <w:rsid w:val="000F73BC"/>
    <w:rsid w:val="000F7604"/>
    <w:rsid w:val="000F7744"/>
    <w:rsid w:val="000F7BCB"/>
    <w:rsid w:val="001001B1"/>
    <w:rsid w:val="00100441"/>
    <w:rsid w:val="00100627"/>
    <w:rsid w:val="001007FF"/>
    <w:rsid w:val="00100A6B"/>
    <w:rsid w:val="00100A74"/>
    <w:rsid w:val="001013ED"/>
    <w:rsid w:val="00101E14"/>
    <w:rsid w:val="00101E30"/>
    <w:rsid w:val="00102242"/>
    <w:rsid w:val="001024F9"/>
    <w:rsid w:val="00102552"/>
    <w:rsid w:val="00102B81"/>
    <w:rsid w:val="00103032"/>
    <w:rsid w:val="001031C8"/>
    <w:rsid w:val="001033EC"/>
    <w:rsid w:val="0010389B"/>
    <w:rsid w:val="00103CFE"/>
    <w:rsid w:val="00104EAF"/>
    <w:rsid w:val="00105319"/>
    <w:rsid w:val="001054D6"/>
    <w:rsid w:val="001054D7"/>
    <w:rsid w:val="0010555E"/>
    <w:rsid w:val="00105F86"/>
    <w:rsid w:val="0010615C"/>
    <w:rsid w:val="00106415"/>
    <w:rsid w:val="0010647B"/>
    <w:rsid w:val="001066E8"/>
    <w:rsid w:val="00106745"/>
    <w:rsid w:val="00106840"/>
    <w:rsid w:val="0010772A"/>
    <w:rsid w:val="00107925"/>
    <w:rsid w:val="00107BE1"/>
    <w:rsid w:val="00107DF4"/>
    <w:rsid w:val="00110078"/>
    <w:rsid w:val="001100BC"/>
    <w:rsid w:val="00110568"/>
    <w:rsid w:val="00110874"/>
    <w:rsid w:val="0011092B"/>
    <w:rsid w:val="00110994"/>
    <w:rsid w:val="00110A46"/>
    <w:rsid w:val="00110B2B"/>
    <w:rsid w:val="001110DA"/>
    <w:rsid w:val="0011114C"/>
    <w:rsid w:val="001113A9"/>
    <w:rsid w:val="0011158E"/>
    <w:rsid w:val="001119D3"/>
    <w:rsid w:val="00111C05"/>
    <w:rsid w:val="00111CC6"/>
    <w:rsid w:val="001124DC"/>
    <w:rsid w:val="00112B97"/>
    <w:rsid w:val="001133DA"/>
    <w:rsid w:val="0011341C"/>
    <w:rsid w:val="00113DCC"/>
    <w:rsid w:val="00113F8D"/>
    <w:rsid w:val="00114184"/>
    <w:rsid w:val="001147DC"/>
    <w:rsid w:val="0011486D"/>
    <w:rsid w:val="00114998"/>
    <w:rsid w:val="001150CE"/>
    <w:rsid w:val="00115E27"/>
    <w:rsid w:val="00116132"/>
    <w:rsid w:val="0011657A"/>
    <w:rsid w:val="001166F1"/>
    <w:rsid w:val="00116976"/>
    <w:rsid w:val="00116A8B"/>
    <w:rsid w:val="00116CFB"/>
    <w:rsid w:val="001171EE"/>
    <w:rsid w:val="001172A4"/>
    <w:rsid w:val="001172D8"/>
    <w:rsid w:val="00120621"/>
    <w:rsid w:val="001207EA"/>
    <w:rsid w:val="00120A29"/>
    <w:rsid w:val="00120CBE"/>
    <w:rsid w:val="00120D5E"/>
    <w:rsid w:val="00121876"/>
    <w:rsid w:val="00121C4F"/>
    <w:rsid w:val="00121EA1"/>
    <w:rsid w:val="001222D0"/>
    <w:rsid w:val="0012255D"/>
    <w:rsid w:val="001229D1"/>
    <w:rsid w:val="00122D3E"/>
    <w:rsid w:val="00122D96"/>
    <w:rsid w:val="00122F8E"/>
    <w:rsid w:val="00123BAA"/>
    <w:rsid w:val="00123BE9"/>
    <w:rsid w:val="00123CE0"/>
    <w:rsid w:val="00124149"/>
    <w:rsid w:val="00124574"/>
    <w:rsid w:val="00124608"/>
    <w:rsid w:val="0012471E"/>
    <w:rsid w:val="00124D08"/>
    <w:rsid w:val="001254DC"/>
    <w:rsid w:val="001255E9"/>
    <w:rsid w:val="0012565F"/>
    <w:rsid w:val="00125667"/>
    <w:rsid w:val="00125CE9"/>
    <w:rsid w:val="00125F0A"/>
    <w:rsid w:val="0012646B"/>
    <w:rsid w:val="0012708E"/>
    <w:rsid w:val="001270CC"/>
    <w:rsid w:val="0012717A"/>
    <w:rsid w:val="0012720D"/>
    <w:rsid w:val="00127440"/>
    <w:rsid w:val="001275DB"/>
    <w:rsid w:val="001278F0"/>
    <w:rsid w:val="00127DEA"/>
    <w:rsid w:val="0013082C"/>
    <w:rsid w:val="00130B20"/>
    <w:rsid w:val="00130CFB"/>
    <w:rsid w:val="00131051"/>
    <w:rsid w:val="00131473"/>
    <w:rsid w:val="001315C6"/>
    <w:rsid w:val="001317E2"/>
    <w:rsid w:val="00131AFD"/>
    <w:rsid w:val="00131C7C"/>
    <w:rsid w:val="00131FA5"/>
    <w:rsid w:val="001320F0"/>
    <w:rsid w:val="00132246"/>
    <w:rsid w:val="0013238E"/>
    <w:rsid w:val="00132846"/>
    <w:rsid w:val="00132E20"/>
    <w:rsid w:val="001335C5"/>
    <w:rsid w:val="001335D1"/>
    <w:rsid w:val="00133967"/>
    <w:rsid w:val="00133DFE"/>
    <w:rsid w:val="00133EA3"/>
    <w:rsid w:val="00133F01"/>
    <w:rsid w:val="001340C1"/>
    <w:rsid w:val="00134921"/>
    <w:rsid w:val="00134923"/>
    <w:rsid w:val="00134B86"/>
    <w:rsid w:val="001353E2"/>
    <w:rsid w:val="00135B83"/>
    <w:rsid w:val="001363AB"/>
    <w:rsid w:val="0013685E"/>
    <w:rsid w:val="00136A39"/>
    <w:rsid w:val="00136C51"/>
    <w:rsid w:val="00136C9D"/>
    <w:rsid w:val="00136F34"/>
    <w:rsid w:val="00137042"/>
    <w:rsid w:val="0013708B"/>
    <w:rsid w:val="00137384"/>
    <w:rsid w:val="001376CB"/>
    <w:rsid w:val="001401BC"/>
    <w:rsid w:val="0014053F"/>
    <w:rsid w:val="001405E2"/>
    <w:rsid w:val="001406C3"/>
    <w:rsid w:val="001409DD"/>
    <w:rsid w:val="00140BA1"/>
    <w:rsid w:val="00140CE1"/>
    <w:rsid w:val="00140EA8"/>
    <w:rsid w:val="00140EB7"/>
    <w:rsid w:val="00141042"/>
    <w:rsid w:val="001412D4"/>
    <w:rsid w:val="0014138E"/>
    <w:rsid w:val="001413B1"/>
    <w:rsid w:val="00141DFC"/>
    <w:rsid w:val="00142FB1"/>
    <w:rsid w:val="00143271"/>
    <w:rsid w:val="001436C0"/>
    <w:rsid w:val="0014398C"/>
    <w:rsid w:val="001441B8"/>
    <w:rsid w:val="001441D6"/>
    <w:rsid w:val="00144245"/>
    <w:rsid w:val="001445EA"/>
    <w:rsid w:val="0014468B"/>
    <w:rsid w:val="00144AB6"/>
    <w:rsid w:val="00144D01"/>
    <w:rsid w:val="00144D26"/>
    <w:rsid w:val="001450E4"/>
    <w:rsid w:val="001455F6"/>
    <w:rsid w:val="0014573B"/>
    <w:rsid w:val="00145A27"/>
    <w:rsid w:val="00145FF2"/>
    <w:rsid w:val="00146021"/>
    <w:rsid w:val="00146710"/>
    <w:rsid w:val="00146BB1"/>
    <w:rsid w:val="00146CFB"/>
    <w:rsid w:val="00146E25"/>
    <w:rsid w:val="00146FBA"/>
    <w:rsid w:val="001470D5"/>
    <w:rsid w:val="001471BA"/>
    <w:rsid w:val="001472DC"/>
    <w:rsid w:val="00147614"/>
    <w:rsid w:val="00147953"/>
    <w:rsid w:val="00147A80"/>
    <w:rsid w:val="00147E40"/>
    <w:rsid w:val="00150008"/>
    <w:rsid w:val="001502DB"/>
    <w:rsid w:val="00150543"/>
    <w:rsid w:val="0015060B"/>
    <w:rsid w:val="00150732"/>
    <w:rsid w:val="0015112A"/>
    <w:rsid w:val="001515E7"/>
    <w:rsid w:val="0015174D"/>
    <w:rsid w:val="00151A49"/>
    <w:rsid w:val="00151DC0"/>
    <w:rsid w:val="001527E7"/>
    <w:rsid w:val="001532C3"/>
    <w:rsid w:val="00153504"/>
    <w:rsid w:val="00153994"/>
    <w:rsid w:val="001540DC"/>
    <w:rsid w:val="00154176"/>
    <w:rsid w:val="001547B0"/>
    <w:rsid w:val="00154B3F"/>
    <w:rsid w:val="00154CF3"/>
    <w:rsid w:val="00154DD7"/>
    <w:rsid w:val="00154EAE"/>
    <w:rsid w:val="001551B2"/>
    <w:rsid w:val="00155206"/>
    <w:rsid w:val="001554B2"/>
    <w:rsid w:val="00155C5F"/>
    <w:rsid w:val="00155DE3"/>
    <w:rsid w:val="001562E2"/>
    <w:rsid w:val="001565FD"/>
    <w:rsid w:val="00156644"/>
    <w:rsid w:val="0015672A"/>
    <w:rsid w:val="001569D4"/>
    <w:rsid w:val="00156DC4"/>
    <w:rsid w:val="00156DFE"/>
    <w:rsid w:val="001572BE"/>
    <w:rsid w:val="00157600"/>
    <w:rsid w:val="00157B4C"/>
    <w:rsid w:val="00157F6D"/>
    <w:rsid w:val="00160067"/>
    <w:rsid w:val="0016030A"/>
    <w:rsid w:val="001603B5"/>
    <w:rsid w:val="001603D2"/>
    <w:rsid w:val="00160989"/>
    <w:rsid w:val="001611BA"/>
    <w:rsid w:val="001615D5"/>
    <w:rsid w:val="00161600"/>
    <w:rsid w:val="00161C1F"/>
    <w:rsid w:val="00161EF2"/>
    <w:rsid w:val="00162428"/>
    <w:rsid w:val="0016259A"/>
    <w:rsid w:val="001625BA"/>
    <w:rsid w:val="00162A8D"/>
    <w:rsid w:val="00162BD4"/>
    <w:rsid w:val="00162F4D"/>
    <w:rsid w:val="00163349"/>
    <w:rsid w:val="0016334D"/>
    <w:rsid w:val="0016378E"/>
    <w:rsid w:val="001638B1"/>
    <w:rsid w:val="00163B72"/>
    <w:rsid w:val="00163C95"/>
    <w:rsid w:val="00163E9E"/>
    <w:rsid w:val="0016409C"/>
    <w:rsid w:val="001646C9"/>
    <w:rsid w:val="00164DFC"/>
    <w:rsid w:val="00164EC4"/>
    <w:rsid w:val="001650C5"/>
    <w:rsid w:val="001658FB"/>
    <w:rsid w:val="00165AE7"/>
    <w:rsid w:val="00165C74"/>
    <w:rsid w:val="00165E7E"/>
    <w:rsid w:val="00166095"/>
    <w:rsid w:val="00166127"/>
    <w:rsid w:val="001662D4"/>
    <w:rsid w:val="00166992"/>
    <w:rsid w:val="00166A16"/>
    <w:rsid w:val="00166A30"/>
    <w:rsid w:val="00166C7A"/>
    <w:rsid w:val="00166DFA"/>
    <w:rsid w:val="001672B5"/>
    <w:rsid w:val="001676DE"/>
    <w:rsid w:val="00167740"/>
    <w:rsid w:val="0017012A"/>
    <w:rsid w:val="00170357"/>
    <w:rsid w:val="00170708"/>
    <w:rsid w:val="00170F81"/>
    <w:rsid w:val="001710D7"/>
    <w:rsid w:val="00171141"/>
    <w:rsid w:val="001712AF"/>
    <w:rsid w:val="00171396"/>
    <w:rsid w:val="00171671"/>
    <w:rsid w:val="00172079"/>
    <w:rsid w:val="001722C8"/>
    <w:rsid w:val="0017277F"/>
    <w:rsid w:val="00172A0E"/>
    <w:rsid w:val="00172AB9"/>
    <w:rsid w:val="00172D2D"/>
    <w:rsid w:val="0017332D"/>
    <w:rsid w:val="00173506"/>
    <w:rsid w:val="00173ADE"/>
    <w:rsid w:val="00173D5F"/>
    <w:rsid w:val="00174302"/>
    <w:rsid w:val="00174402"/>
    <w:rsid w:val="0017472C"/>
    <w:rsid w:val="001749C1"/>
    <w:rsid w:val="00174F2A"/>
    <w:rsid w:val="00174F37"/>
    <w:rsid w:val="00174FA0"/>
    <w:rsid w:val="00175156"/>
    <w:rsid w:val="001751B1"/>
    <w:rsid w:val="001755FB"/>
    <w:rsid w:val="00175892"/>
    <w:rsid w:val="00175D6B"/>
    <w:rsid w:val="001761F2"/>
    <w:rsid w:val="001762C4"/>
    <w:rsid w:val="00176921"/>
    <w:rsid w:val="00176EF2"/>
    <w:rsid w:val="001774B0"/>
    <w:rsid w:val="0017795B"/>
    <w:rsid w:val="00177BB4"/>
    <w:rsid w:val="00177C02"/>
    <w:rsid w:val="00180269"/>
    <w:rsid w:val="00180A7C"/>
    <w:rsid w:val="00180B6C"/>
    <w:rsid w:val="001810A7"/>
    <w:rsid w:val="00181616"/>
    <w:rsid w:val="001816AF"/>
    <w:rsid w:val="00181807"/>
    <w:rsid w:val="001818E1"/>
    <w:rsid w:val="001819D8"/>
    <w:rsid w:val="00182142"/>
    <w:rsid w:val="001821D0"/>
    <w:rsid w:val="001829CD"/>
    <w:rsid w:val="00182A85"/>
    <w:rsid w:val="00182E77"/>
    <w:rsid w:val="0018494A"/>
    <w:rsid w:val="001852A9"/>
    <w:rsid w:val="00185C47"/>
    <w:rsid w:val="00185C77"/>
    <w:rsid w:val="00186078"/>
    <w:rsid w:val="0018678E"/>
    <w:rsid w:val="00186873"/>
    <w:rsid w:val="001870D3"/>
    <w:rsid w:val="00190046"/>
    <w:rsid w:val="00190228"/>
    <w:rsid w:val="001907F5"/>
    <w:rsid w:val="00190A96"/>
    <w:rsid w:val="00190C77"/>
    <w:rsid w:val="00190E12"/>
    <w:rsid w:val="00190F9C"/>
    <w:rsid w:val="0019119E"/>
    <w:rsid w:val="00191471"/>
    <w:rsid w:val="00191477"/>
    <w:rsid w:val="00191DDC"/>
    <w:rsid w:val="00192065"/>
    <w:rsid w:val="00192445"/>
    <w:rsid w:val="001929C1"/>
    <w:rsid w:val="00192A52"/>
    <w:rsid w:val="00192A83"/>
    <w:rsid w:val="00192F46"/>
    <w:rsid w:val="001930CF"/>
    <w:rsid w:val="00193291"/>
    <w:rsid w:val="00193A2D"/>
    <w:rsid w:val="00193AFF"/>
    <w:rsid w:val="00193C5A"/>
    <w:rsid w:val="00193EB0"/>
    <w:rsid w:val="001940A3"/>
    <w:rsid w:val="00194336"/>
    <w:rsid w:val="00194434"/>
    <w:rsid w:val="00194622"/>
    <w:rsid w:val="001946CA"/>
    <w:rsid w:val="00194BB0"/>
    <w:rsid w:val="00194EA3"/>
    <w:rsid w:val="001950F3"/>
    <w:rsid w:val="001951C5"/>
    <w:rsid w:val="00195758"/>
    <w:rsid w:val="00195C34"/>
    <w:rsid w:val="00195D4D"/>
    <w:rsid w:val="00196466"/>
    <w:rsid w:val="00196BFD"/>
    <w:rsid w:val="00196C8D"/>
    <w:rsid w:val="00196DFC"/>
    <w:rsid w:val="0019720E"/>
    <w:rsid w:val="001973F2"/>
    <w:rsid w:val="001976AC"/>
    <w:rsid w:val="00197727"/>
    <w:rsid w:val="001978C2"/>
    <w:rsid w:val="00197E01"/>
    <w:rsid w:val="00197E39"/>
    <w:rsid w:val="001A079E"/>
    <w:rsid w:val="001A0877"/>
    <w:rsid w:val="001A0903"/>
    <w:rsid w:val="001A09C9"/>
    <w:rsid w:val="001A0B5A"/>
    <w:rsid w:val="001A1031"/>
    <w:rsid w:val="001A1056"/>
    <w:rsid w:val="001A16A8"/>
    <w:rsid w:val="001A21DA"/>
    <w:rsid w:val="001A22C9"/>
    <w:rsid w:val="001A2553"/>
    <w:rsid w:val="001A263C"/>
    <w:rsid w:val="001A2D5D"/>
    <w:rsid w:val="001A2EFB"/>
    <w:rsid w:val="001A3082"/>
    <w:rsid w:val="001A3356"/>
    <w:rsid w:val="001A3484"/>
    <w:rsid w:val="001A3497"/>
    <w:rsid w:val="001A37D6"/>
    <w:rsid w:val="001A3E1F"/>
    <w:rsid w:val="001A3E89"/>
    <w:rsid w:val="001A41C0"/>
    <w:rsid w:val="001A48B5"/>
    <w:rsid w:val="001A49E4"/>
    <w:rsid w:val="001A4DFF"/>
    <w:rsid w:val="001A524A"/>
    <w:rsid w:val="001A584E"/>
    <w:rsid w:val="001A59DC"/>
    <w:rsid w:val="001A5D6F"/>
    <w:rsid w:val="001A611F"/>
    <w:rsid w:val="001A616C"/>
    <w:rsid w:val="001A62A3"/>
    <w:rsid w:val="001A6946"/>
    <w:rsid w:val="001A6A36"/>
    <w:rsid w:val="001A6D71"/>
    <w:rsid w:val="001A77E9"/>
    <w:rsid w:val="001A7AE0"/>
    <w:rsid w:val="001A7CCB"/>
    <w:rsid w:val="001A7EB7"/>
    <w:rsid w:val="001B00CE"/>
    <w:rsid w:val="001B055E"/>
    <w:rsid w:val="001B0642"/>
    <w:rsid w:val="001B0790"/>
    <w:rsid w:val="001B08C4"/>
    <w:rsid w:val="001B0992"/>
    <w:rsid w:val="001B0DA4"/>
    <w:rsid w:val="001B0FB8"/>
    <w:rsid w:val="001B158D"/>
    <w:rsid w:val="001B163F"/>
    <w:rsid w:val="001B16DD"/>
    <w:rsid w:val="001B1B5F"/>
    <w:rsid w:val="001B1BA6"/>
    <w:rsid w:val="001B1D0B"/>
    <w:rsid w:val="001B1E68"/>
    <w:rsid w:val="001B2662"/>
    <w:rsid w:val="001B26E7"/>
    <w:rsid w:val="001B2EEC"/>
    <w:rsid w:val="001B3079"/>
    <w:rsid w:val="001B34E2"/>
    <w:rsid w:val="001B3DCC"/>
    <w:rsid w:val="001B4160"/>
    <w:rsid w:val="001B4816"/>
    <w:rsid w:val="001B4837"/>
    <w:rsid w:val="001B4BD0"/>
    <w:rsid w:val="001B4DBF"/>
    <w:rsid w:val="001B4DF5"/>
    <w:rsid w:val="001B51C2"/>
    <w:rsid w:val="001B5329"/>
    <w:rsid w:val="001B5653"/>
    <w:rsid w:val="001B5F65"/>
    <w:rsid w:val="001B6184"/>
    <w:rsid w:val="001B632B"/>
    <w:rsid w:val="001B691C"/>
    <w:rsid w:val="001B6B63"/>
    <w:rsid w:val="001B6BA0"/>
    <w:rsid w:val="001B74BB"/>
    <w:rsid w:val="001B7960"/>
    <w:rsid w:val="001C00A6"/>
    <w:rsid w:val="001C0183"/>
    <w:rsid w:val="001C06A2"/>
    <w:rsid w:val="001C06AF"/>
    <w:rsid w:val="001C0A87"/>
    <w:rsid w:val="001C0AFF"/>
    <w:rsid w:val="001C0F46"/>
    <w:rsid w:val="001C110B"/>
    <w:rsid w:val="001C1111"/>
    <w:rsid w:val="001C18EB"/>
    <w:rsid w:val="001C20AD"/>
    <w:rsid w:val="001C2476"/>
    <w:rsid w:val="001C25CC"/>
    <w:rsid w:val="001C32F1"/>
    <w:rsid w:val="001C3B9A"/>
    <w:rsid w:val="001C4155"/>
    <w:rsid w:val="001C43DE"/>
    <w:rsid w:val="001C445C"/>
    <w:rsid w:val="001C4534"/>
    <w:rsid w:val="001C4A8E"/>
    <w:rsid w:val="001C4F01"/>
    <w:rsid w:val="001C5381"/>
    <w:rsid w:val="001C580F"/>
    <w:rsid w:val="001C5A10"/>
    <w:rsid w:val="001C5BD3"/>
    <w:rsid w:val="001C6D74"/>
    <w:rsid w:val="001C6DDD"/>
    <w:rsid w:val="001C71AF"/>
    <w:rsid w:val="001C732B"/>
    <w:rsid w:val="001C7494"/>
    <w:rsid w:val="001C7752"/>
    <w:rsid w:val="001C7814"/>
    <w:rsid w:val="001C7A6C"/>
    <w:rsid w:val="001C7C28"/>
    <w:rsid w:val="001C7D5B"/>
    <w:rsid w:val="001D00E6"/>
    <w:rsid w:val="001D02CC"/>
    <w:rsid w:val="001D0FD6"/>
    <w:rsid w:val="001D1124"/>
    <w:rsid w:val="001D1378"/>
    <w:rsid w:val="001D167F"/>
    <w:rsid w:val="001D16E4"/>
    <w:rsid w:val="001D20F4"/>
    <w:rsid w:val="001D258D"/>
    <w:rsid w:val="001D2625"/>
    <w:rsid w:val="001D28AF"/>
    <w:rsid w:val="001D291D"/>
    <w:rsid w:val="001D296F"/>
    <w:rsid w:val="001D3478"/>
    <w:rsid w:val="001D34F5"/>
    <w:rsid w:val="001D3875"/>
    <w:rsid w:val="001D3EA1"/>
    <w:rsid w:val="001D4287"/>
    <w:rsid w:val="001D48B5"/>
    <w:rsid w:val="001D4C24"/>
    <w:rsid w:val="001D4F54"/>
    <w:rsid w:val="001D503C"/>
    <w:rsid w:val="001D51D8"/>
    <w:rsid w:val="001D54F9"/>
    <w:rsid w:val="001D5579"/>
    <w:rsid w:val="001D559F"/>
    <w:rsid w:val="001D5B8F"/>
    <w:rsid w:val="001D5E19"/>
    <w:rsid w:val="001D6507"/>
    <w:rsid w:val="001D6C70"/>
    <w:rsid w:val="001D6D7D"/>
    <w:rsid w:val="001D6E91"/>
    <w:rsid w:val="001D73D0"/>
    <w:rsid w:val="001D75DD"/>
    <w:rsid w:val="001D76CD"/>
    <w:rsid w:val="001E0054"/>
    <w:rsid w:val="001E0371"/>
    <w:rsid w:val="001E09B1"/>
    <w:rsid w:val="001E0ADA"/>
    <w:rsid w:val="001E0D4E"/>
    <w:rsid w:val="001E0F8E"/>
    <w:rsid w:val="001E1814"/>
    <w:rsid w:val="001E189A"/>
    <w:rsid w:val="001E1AF1"/>
    <w:rsid w:val="001E1F8C"/>
    <w:rsid w:val="001E2750"/>
    <w:rsid w:val="001E2E45"/>
    <w:rsid w:val="001E3683"/>
    <w:rsid w:val="001E3AB1"/>
    <w:rsid w:val="001E4162"/>
    <w:rsid w:val="001E4201"/>
    <w:rsid w:val="001E421C"/>
    <w:rsid w:val="001E427D"/>
    <w:rsid w:val="001E4784"/>
    <w:rsid w:val="001E5398"/>
    <w:rsid w:val="001E56FF"/>
    <w:rsid w:val="001E5710"/>
    <w:rsid w:val="001E5E82"/>
    <w:rsid w:val="001E5F2D"/>
    <w:rsid w:val="001E639C"/>
    <w:rsid w:val="001E6652"/>
    <w:rsid w:val="001E6727"/>
    <w:rsid w:val="001E6AF2"/>
    <w:rsid w:val="001E6D23"/>
    <w:rsid w:val="001E6FAE"/>
    <w:rsid w:val="001E6FD8"/>
    <w:rsid w:val="001E7029"/>
    <w:rsid w:val="001E740A"/>
    <w:rsid w:val="001E747C"/>
    <w:rsid w:val="001E7610"/>
    <w:rsid w:val="001E7B9F"/>
    <w:rsid w:val="001E7CDF"/>
    <w:rsid w:val="001F00EF"/>
    <w:rsid w:val="001F018F"/>
    <w:rsid w:val="001F05C7"/>
    <w:rsid w:val="001F0A25"/>
    <w:rsid w:val="001F0AD7"/>
    <w:rsid w:val="001F1324"/>
    <w:rsid w:val="001F13EA"/>
    <w:rsid w:val="001F144A"/>
    <w:rsid w:val="001F188E"/>
    <w:rsid w:val="001F1C8C"/>
    <w:rsid w:val="001F1D1C"/>
    <w:rsid w:val="001F1D1E"/>
    <w:rsid w:val="001F1F06"/>
    <w:rsid w:val="001F1F96"/>
    <w:rsid w:val="001F249B"/>
    <w:rsid w:val="001F266C"/>
    <w:rsid w:val="001F2943"/>
    <w:rsid w:val="001F2A6C"/>
    <w:rsid w:val="001F2AE2"/>
    <w:rsid w:val="001F2B14"/>
    <w:rsid w:val="001F2B74"/>
    <w:rsid w:val="001F30D0"/>
    <w:rsid w:val="001F33A4"/>
    <w:rsid w:val="001F33DB"/>
    <w:rsid w:val="001F36AA"/>
    <w:rsid w:val="001F3EDC"/>
    <w:rsid w:val="001F43AC"/>
    <w:rsid w:val="001F462B"/>
    <w:rsid w:val="001F4874"/>
    <w:rsid w:val="001F5772"/>
    <w:rsid w:val="001F5AF1"/>
    <w:rsid w:val="001F5B46"/>
    <w:rsid w:val="001F5EBB"/>
    <w:rsid w:val="001F671B"/>
    <w:rsid w:val="001F68AA"/>
    <w:rsid w:val="001F6A34"/>
    <w:rsid w:val="001F6AB3"/>
    <w:rsid w:val="001F6C12"/>
    <w:rsid w:val="001F6E42"/>
    <w:rsid w:val="001F72CD"/>
    <w:rsid w:val="001F7E12"/>
    <w:rsid w:val="00200050"/>
    <w:rsid w:val="0020112E"/>
    <w:rsid w:val="00201453"/>
    <w:rsid w:val="002015CF"/>
    <w:rsid w:val="00201B12"/>
    <w:rsid w:val="00201B68"/>
    <w:rsid w:val="00201CB0"/>
    <w:rsid w:val="00201ED9"/>
    <w:rsid w:val="00201F42"/>
    <w:rsid w:val="00202223"/>
    <w:rsid w:val="00202344"/>
    <w:rsid w:val="0020239C"/>
    <w:rsid w:val="0020263B"/>
    <w:rsid w:val="00202770"/>
    <w:rsid w:val="002027B3"/>
    <w:rsid w:val="002028EF"/>
    <w:rsid w:val="00202A16"/>
    <w:rsid w:val="00202AB7"/>
    <w:rsid w:val="00202DE6"/>
    <w:rsid w:val="0020389B"/>
    <w:rsid w:val="00203C97"/>
    <w:rsid w:val="00203EB9"/>
    <w:rsid w:val="0020494F"/>
    <w:rsid w:val="00204A8C"/>
    <w:rsid w:val="00204CBA"/>
    <w:rsid w:val="00204D9C"/>
    <w:rsid w:val="00205068"/>
    <w:rsid w:val="00205551"/>
    <w:rsid w:val="00205908"/>
    <w:rsid w:val="002059C3"/>
    <w:rsid w:val="002059C6"/>
    <w:rsid w:val="00205B7C"/>
    <w:rsid w:val="00205BEF"/>
    <w:rsid w:val="00205FB9"/>
    <w:rsid w:val="002061BA"/>
    <w:rsid w:val="002061D0"/>
    <w:rsid w:val="00206870"/>
    <w:rsid w:val="00206A83"/>
    <w:rsid w:val="002072E3"/>
    <w:rsid w:val="002073F1"/>
    <w:rsid w:val="0020774E"/>
    <w:rsid w:val="00207AFB"/>
    <w:rsid w:val="00207B37"/>
    <w:rsid w:val="00207D03"/>
    <w:rsid w:val="00207FDB"/>
    <w:rsid w:val="00210324"/>
    <w:rsid w:val="0021042F"/>
    <w:rsid w:val="00210F65"/>
    <w:rsid w:val="002115C6"/>
    <w:rsid w:val="002115E1"/>
    <w:rsid w:val="00211940"/>
    <w:rsid w:val="00212008"/>
    <w:rsid w:val="002120C0"/>
    <w:rsid w:val="00212A21"/>
    <w:rsid w:val="00212B46"/>
    <w:rsid w:val="00212F49"/>
    <w:rsid w:val="002130FD"/>
    <w:rsid w:val="0021345C"/>
    <w:rsid w:val="002138B6"/>
    <w:rsid w:val="00213E29"/>
    <w:rsid w:val="00213FD2"/>
    <w:rsid w:val="002141BF"/>
    <w:rsid w:val="002142AB"/>
    <w:rsid w:val="00214502"/>
    <w:rsid w:val="00214FBC"/>
    <w:rsid w:val="00215218"/>
    <w:rsid w:val="002152F4"/>
    <w:rsid w:val="0021553D"/>
    <w:rsid w:val="0021589A"/>
    <w:rsid w:val="002158E7"/>
    <w:rsid w:val="00215DE4"/>
    <w:rsid w:val="00215FE9"/>
    <w:rsid w:val="00216671"/>
    <w:rsid w:val="00216AAC"/>
    <w:rsid w:val="00216CC7"/>
    <w:rsid w:val="00217004"/>
    <w:rsid w:val="0021729C"/>
    <w:rsid w:val="00220062"/>
    <w:rsid w:val="002203CB"/>
    <w:rsid w:val="0022090D"/>
    <w:rsid w:val="00220D5C"/>
    <w:rsid w:val="00220DB4"/>
    <w:rsid w:val="00220DC1"/>
    <w:rsid w:val="0022150B"/>
    <w:rsid w:val="0022162C"/>
    <w:rsid w:val="002217DB"/>
    <w:rsid w:val="0022184A"/>
    <w:rsid w:val="00221A65"/>
    <w:rsid w:val="00221DD7"/>
    <w:rsid w:val="00221F95"/>
    <w:rsid w:val="00222095"/>
    <w:rsid w:val="002220CD"/>
    <w:rsid w:val="002223EE"/>
    <w:rsid w:val="0022294A"/>
    <w:rsid w:val="00222BC0"/>
    <w:rsid w:val="00223099"/>
    <w:rsid w:val="00223AE0"/>
    <w:rsid w:val="00223E1F"/>
    <w:rsid w:val="00224A0B"/>
    <w:rsid w:val="00224C50"/>
    <w:rsid w:val="00224F7E"/>
    <w:rsid w:val="002253CA"/>
    <w:rsid w:val="002257A3"/>
    <w:rsid w:val="00225D45"/>
    <w:rsid w:val="00225EF2"/>
    <w:rsid w:val="002261CB"/>
    <w:rsid w:val="002261E0"/>
    <w:rsid w:val="0022626D"/>
    <w:rsid w:val="00226384"/>
    <w:rsid w:val="002264FC"/>
    <w:rsid w:val="002265F9"/>
    <w:rsid w:val="002267B7"/>
    <w:rsid w:val="002271DD"/>
    <w:rsid w:val="0022730F"/>
    <w:rsid w:val="0022765F"/>
    <w:rsid w:val="00227778"/>
    <w:rsid w:val="00227892"/>
    <w:rsid w:val="00227A43"/>
    <w:rsid w:val="00230053"/>
    <w:rsid w:val="002304E4"/>
    <w:rsid w:val="00230EED"/>
    <w:rsid w:val="00231003"/>
    <w:rsid w:val="002312BC"/>
    <w:rsid w:val="00231323"/>
    <w:rsid w:val="00231421"/>
    <w:rsid w:val="002314D0"/>
    <w:rsid w:val="002318D9"/>
    <w:rsid w:val="00231E8A"/>
    <w:rsid w:val="00231FBD"/>
    <w:rsid w:val="00232193"/>
    <w:rsid w:val="002324FB"/>
    <w:rsid w:val="00232B1F"/>
    <w:rsid w:val="002332A4"/>
    <w:rsid w:val="00233394"/>
    <w:rsid w:val="00233E0F"/>
    <w:rsid w:val="0023436E"/>
    <w:rsid w:val="0023438D"/>
    <w:rsid w:val="00234C91"/>
    <w:rsid w:val="00234CEB"/>
    <w:rsid w:val="0023524E"/>
    <w:rsid w:val="00235537"/>
    <w:rsid w:val="00235BCE"/>
    <w:rsid w:val="00236088"/>
    <w:rsid w:val="002363AF"/>
    <w:rsid w:val="00236404"/>
    <w:rsid w:val="00236562"/>
    <w:rsid w:val="00236CF2"/>
    <w:rsid w:val="00236EB4"/>
    <w:rsid w:val="002370B1"/>
    <w:rsid w:val="002374E8"/>
    <w:rsid w:val="0023788C"/>
    <w:rsid w:val="00237ADD"/>
    <w:rsid w:val="00237BDB"/>
    <w:rsid w:val="0024059D"/>
    <w:rsid w:val="00240793"/>
    <w:rsid w:val="00240942"/>
    <w:rsid w:val="002411A6"/>
    <w:rsid w:val="002411E4"/>
    <w:rsid w:val="00241455"/>
    <w:rsid w:val="0024160F"/>
    <w:rsid w:val="002417B5"/>
    <w:rsid w:val="00241DAD"/>
    <w:rsid w:val="00241DF9"/>
    <w:rsid w:val="00242C44"/>
    <w:rsid w:val="00242CA8"/>
    <w:rsid w:val="00243060"/>
    <w:rsid w:val="002433B9"/>
    <w:rsid w:val="00243588"/>
    <w:rsid w:val="002438E2"/>
    <w:rsid w:val="0024426F"/>
    <w:rsid w:val="00244C84"/>
    <w:rsid w:val="0024561B"/>
    <w:rsid w:val="0024573D"/>
    <w:rsid w:val="00246348"/>
    <w:rsid w:val="00246B00"/>
    <w:rsid w:val="00246BE5"/>
    <w:rsid w:val="00246C2E"/>
    <w:rsid w:val="00247A22"/>
    <w:rsid w:val="00247AAC"/>
    <w:rsid w:val="00247E8C"/>
    <w:rsid w:val="002505A8"/>
    <w:rsid w:val="002508F5"/>
    <w:rsid w:val="002509D4"/>
    <w:rsid w:val="00250DC0"/>
    <w:rsid w:val="00250FA0"/>
    <w:rsid w:val="00251098"/>
    <w:rsid w:val="0025136D"/>
    <w:rsid w:val="002514C2"/>
    <w:rsid w:val="0025150E"/>
    <w:rsid w:val="0025166D"/>
    <w:rsid w:val="00251AAF"/>
    <w:rsid w:val="00251C66"/>
    <w:rsid w:val="00252076"/>
    <w:rsid w:val="00252382"/>
    <w:rsid w:val="002526A8"/>
    <w:rsid w:val="002527E9"/>
    <w:rsid w:val="002529B3"/>
    <w:rsid w:val="00252DF7"/>
    <w:rsid w:val="002532F7"/>
    <w:rsid w:val="0025405A"/>
    <w:rsid w:val="00254279"/>
    <w:rsid w:val="00254BC8"/>
    <w:rsid w:val="00254F93"/>
    <w:rsid w:val="002551AC"/>
    <w:rsid w:val="002555AF"/>
    <w:rsid w:val="0025569C"/>
    <w:rsid w:val="0025622F"/>
    <w:rsid w:val="00256725"/>
    <w:rsid w:val="002567C7"/>
    <w:rsid w:val="002567FA"/>
    <w:rsid w:val="002568B4"/>
    <w:rsid w:val="0025696A"/>
    <w:rsid w:val="002569A8"/>
    <w:rsid w:val="00256AE2"/>
    <w:rsid w:val="00256FD5"/>
    <w:rsid w:val="002575DB"/>
    <w:rsid w:val="00257727"/>
    <w:rsid w:val="002579D6"/>
    <w:rsid w:val="00257A89"/>
    <w:rsid w:val="00257C6B"/>
    <w:rsid w:val="00260031"/>
    <w:rsid w:val="002602F6"/>
    <w:rsid w:val="002605CF"/>
    <w:rsid w:val="002611E3"/>
    <w:rsid w:val="002612C0"/>
    <w:rsid w:val="0026138E"/>
    <w:rsid w:val="00261395"/>
    <w:rsid w:val="00261537"/>
    <w:rsid w:val="00261B23"/>
    <w:rsid w:val="00261FF7"/>
    <w:rsid w:val="002623D4"/>
    <w:rsid w:val="00262529"/>
    <w:rsid w:val="0026285B"/>
    <w:rsid w:val="00262A4E"/>
    <w:rsid w:val="00262B3F"/>
    <w:rsid w:val="00262D33"/>
    <w:rsid w:val="00262E88"/>
    <w:rsid w:val="00262ECE"/>
    <w:rsid w:val="00263309"/>
    <w:rsid w:val="0026380D"/>
    <w:rsid w:val="00263958"/>
    <w:rsid w:val="00263C33"/>
    <w:rsid w:val="00263D39"/>
    <w:rsid w:val="00263D4B"/>
    <w:rsid w:val="00263FB7"/>
    <w:rsid w:val="00264004"/>
    <w:rsid w:val="00264351"/>
    <w:rsid w:val="0026438B"/>
    <w:rsid w:val="002643C1"/>
    <w:rsid w:val="00265030"/>
    <w:rsid w:val="00265033"/>
    <w:rsid w:val="00265262"/>
    <w:rsid w:val="0026529E"/>
    <w:rsid w:val="0026582C"/>
    <w:rsid w:val="00265A35"/>
    <w:rsid w:val="00265B06"/>
    <w:rsid w:val="00265D38"/>
    <w:rsid w:val="00265F18"/>
    <w:rsid w:val="00266194"/>
    <w:rsid w:val="002663BF"/>
    <w:rsid w:val="002664C8"/>
    <w:rsid w:val="002679BA"/>
    <w:rsid w:val="00267AE8"/>
    <w:rsid w:val="00267DF4"/>
    <w:rsid w:val="002701DB"/>
    <w:rsid w:val="0027069F"/>
    <w:rsid w:val="00270BC7"/>
    <w:rsid w:val="00270EC1"/>
    <w:rsid w:val="00270FD8"/>
    <w:rsid w:val="00271280"/>
    <w:rsid w:val="0027158B"/>
    <w:rsid w:val="002717BC"/>
    <w:rsid w:val="00272063"/>
    <w:rsid w:val="002720F4"/>
    <w:rsid w:val="002721C7"/>
    <w:rsid w:val="0027230C"/>
    <w:rsid w:val="0027240D"/>
    <w:rsid w:val="00272C14"/>
    <w:rsid w:val="00272C96"/>
    <w:rsid w:val="002732B3"/>
    <w:rsid w:val="002736C6"/>
    <w:rsid w:val="002738A5"/>
    <w:rsid w:val="00273A92"/>
    <w:rsid w:val="00273CA8"/>
    <w:rsid w:val="00273CBD"/>
    <w:rsid w:val="0027424A"/>
    <w:rsid w:val="0027437C"/>
    <w:rsid w:val="00274775"/>
    <w:rsid w:val="00274CC3"/>
    <w:rsid w:val="002751DD"/>
    <w:rsid w:val="00275510"/>
    <w:rsid w:val="0027567A"/>
    <w:rsid w:val="00275926"/>
    <w:rsid w:val="00275A8C"/>
    <w:rsid w:val="00275BC4"/>
    <w:rsid w:val="00275CEE"/>
    <w:rsid w:val="00275D7B"/>
    <w:rsid w:val="00275E68"/>
    <w:rsid w:val="0027627F"/>
    <w:rsid w:val="00276586"/>
    <w:rsid w:val="00276694"/>
    <w:rsid w:val="002767A2"/>
    <w:rsid w:val="00277466"/>
    <w:rsid w:val="002774F1"/>
    <w:rsid w:val="00277908"/>
    <w:rsid w:val="00277D30"/>
    <w:rsid w:val="00277DFB"/>
    <w:rsid w:val="00277E56"/>
    <w:rsid w:val="00277EF7"/>
    <w:rsid w:val="002808E8"/>
    <w:rsid w:val="00280A7F"/>
    <w:rsid w:val="00280F3A"/>
    <w:rsid w:val="002811B9"/>
    <w:rsid w:val="002817C2"/>
    <w:rsid w:val="00281968"/>
    <w:rsid w:val="0028197D"/>
    <w:rsid w:val="002819E6"/>
    <w:rsid w:val="002819FB"/>
    <w:rsid w:val="00281AEB"/>
    <w:rsid w:val="00281B5C"/>
    <w:rsid w:val="00281E17"/>
    <w:rsid w:val="00281F38"/>
    <w:rsid w:val="002820CF"/>
    <w:rsid w:val="002823D5"/>
    <w:rsid w:val="00282C65"/>
    <w:rsid w:val="00282E49"/>
    <w:rsid w:val="00282F77"/>
    <w:rsid w:val="00283EEF"/>
    <w:rsid w:val="00283FCD"/>
    <w:rsid w:val="002841C8"/>
    <w:rsid w:val="002842DC"/>
    <w:rsid w:val="002842EF"/>
    <w:rsid w:val="00284564"/>
    <w:rsid w:val="002846A8"/>
    <w:rsid w:val="002848AD"/>
    <w:rsid w:val="00284936"/>
    <w:rsid w:val="00285016"/>
    <w:rsid w:val="002851FD"/>
    <w:rsid w:val="002852E9"/>
    <w:rsid w:val="00285AAF"/>
    <w:rsid w:val="00285B26"/>
    <w:rsid w:val="00285B81"/>
    <w:rsid w:val="00285D29"/>
    <w:rsid w:val="00285D2F"/>
    <w:rsid w:val="002860C6"/>
    <w:rsid w:val="00286342"/>
    <w:rsid w:val="00286BD8"/>
    <w:rsid w:val="00287170"/>
    <w:rsid w:val="002874B1"/>
    <w:rsid w:val="00287868"/>
    <w:rsid w:val="00287946"/>
    <w:rsid w:val="00287B1A"/>
    <w:rsid w:val="00287C3B"/>
    <w:rsid w:val="00287FBF"/>
    <w:rsid w:val="002901AF"/>
    <w:rsid w:val="002904FB"/>
    <w:rsid w:val="0029063E"/>
    <w:rsid w:val="00290BBE"/>
    <w:rsid w:val="002910F6"/>
    <w:rsid w:val="0029124F"/>
    <w:rsid w:val="002915AC"/>
    <w:rsid w:val="0029162B"/>
    <w:rsid w:val="0029188F"/>
    <w:rsid w:val="0029191A"/>
    <w:rsid w:val="00291AEB"/>
    <w:rsid w:val="00291B77"/>
    <w:rsid w:val="002920FE"/>
    <w:rsid w:val="00292446"/>
    <w:rsid w:val="00292666"/>
    <w:rsid w:val="0029266A"/>
    <w:rsid w:val="002928A4"/>
    <w:rsid w:val="0029359D"/>
    <w:rsid w:val="00293983"/>
    <w:rsid w:val="00293AF5"/>
    <w:rsid w:val="002947BE"/>
    <w:rsid w:val="002948BD"/>
    <w:rsid w:val="00294954"/>
    <w:rsid w:val="00295278"/>
    <w:rsid w:val="002954B3"/>
    <w:rsid w:val="002954ED"/>
    <w:rsid w:val="00295557"/>
    <w:rsid w:val="00295908"/>
    <w:rsid w:val="00295DDA"/>
    <w:rsid w:val="00296227"/>
    <w:rsid w:val="0029658C"/>
    <w:rsid w:val="00296645"/>
    <w:rsid w:val="00296927"/>
    <w:rsid w:val="002970A6"/>
    <w:rsid w:val="002972C6"/>
    <w:rsid w:val="002974D6"/>
    <w:rsid w:val="0029765D"/>
    <w:rsid w:val="00297DF9"/>
    <w:rsid w:val="00297F65"/>
    <w:rsid w:val="002A000B"/>
    <w:rsid w:val="002A037E"/>
    <w:rsid w:val="002A0B23"/>
    <w:rsid w:val="002A0F63"/>
    <w:rsid w:val="002A1430"/>
    <w:rsid w:val="002A1825"/>
    <w:rsid w:val="002A1866"/>
    <w:rsid w:val="002A1EA8"/>
    <w:rsid w:val="002A217A"/>
    <w:rsid w:val="002A23DC"/>
    <w:rsid w:val="002A2E09"/>
    <w:rsid w:val="002A38DD"/>
    <w:rsid w:val="002A38E7"/>
    <w:rsid w:val="002A3A26"/>
    <w:rsid w:val="002A42A3"/>
    <w:rsid w:val="002A4A15"/>
    <w:rsid w:val="002A4CA5"/>
    <w:rsid w:val="002A4DB6"/>
    <w:rsid w:val="002A5087"/>
    <w:rsid w:val="002A5154"/>
    <w:rsid w:val="002A5415"/>
    <w:rsid w:val="002A5972"/>
    <w:rsid w:val="002A59B9"/>
    <w:rsid w:val="002A59E4"/>
    <w:rsid w:val="002A5D81"/>
    <w:rsid w:val="002A5EC4"/>
    <w:rsid w:val="002A5F92"/>
    <w:rsid w:val="002A6939"/>
    <w:rsid w:val="002A6A08"/>
    <w:rsid w:val="002A6AE7"/>
    <w:rsid w:val="002A6E03"/>
    <w:rsid w:val="002A6E7B"/>
    <w:rsid w:val="002A6FE8"/>
    <w:rsid w:val="002A747A"/>
    <w:rsid w:val="002A7480"/>
    <w:rsid w:val="002A79D3"/>
    <w:rsid w:val="002A7A84"/>
    <w:rsid w:val="002A7CF2"/>
    <w:rsid w:val="002B04C2"/>
    <w:rsid w:val="002B06BC"/>
    <w:rsid w:val="002B082B"/>
    <w:rsid w:val="002B0898"/>
    <w:rsid w:val="002B0A13"/>
    <w:rsid w:val="002B0DA4"/>
    <w:rsid w:val="002B0F06"/>
    <w:rsid w:val="002B1299"/>
    <w:rsid w:val="002B147F"/>
    <w:rsid w:val="002B1AF1"/>
    <w:rsid w:val="002B24C7"/>
    <w:rsid w:val="002B2719"/>
    <w:rsid w:val="002B2B14"/>
    <w:rsid w:val="002B3508"/>
    <w:rsid w:val="002B371E"/>
    <w:rsid w:val="002B3CD2"/>
    <w:rsid w:val="002B42B1"/>
    <w:rsid w:val="002B5266"/>
    <w:rsid w:val="002B5869"/>
    <w:rsid w:val="002B5BF7"/>
    <w:rsid w:val="002B5F77"/>
    <w:rsid w:val="002B61E1"/>
    <w:rsid w:val="002B6262"/>
    <w:rsid w:val="002B6480"/>
    <w:rsid w:val="002B651D"/>
    <w:rsid w:val="002B6708"/>
    <w:rsid w:val="002B681A"/>
    <w:rsid w:val="002B6A17"/>
    <w:rsid w:val="002B6F22"/>
    <w:rsid w:val="002B70B0"/>
    <w:rsid w:val="002B7466"/>
    <w:rsid w:val="002B7708"/>
    <w:rsid w:val="002B7807"/>
    <w:rsid w:val="002B7C4B"/>
    <w:rsid w:val="002B7DFA"/>
    <w:rsid w:val="002C07ED"/>
    <w:rsid w:val="002C0B26"/>
    <w:rsid w:val="002C0FFB"/>
    <w:rsid w:val="002C102E"/>
    <w:rsid w:val="002C1548"/>
    <w:rsid w:val="002C1E53"/>
    <w:rsid w:val="002C1F28"/>
    <w:rsid w:val="002C20C7"/>
    <w:rsid w:val="002C236B"/>
    <w:rsid w:val="002C2954"/>
    <w:rsid w:val="002C308D"/>
    <w:rsid w:val="002C3324"/>
    <w:rsid w:val="002C33C0"/>
    <w:rsid w:val="002C34E7"/>
    <w:rsid w:val="002C365C"/>
    <w:rsid w:val="002C37B1"/>
    <w:rsid w:val="002C3D9F"/>
    <w:rsid w:val="002C413C"/>
    <w:rsid w:val="002C51CC"/>
    <w:rsid w:val="002C54A0"/>
    <w:rsid w:val="002C5502"/>
    <w:rsid w:val="002C6BE1"/>
    <w:rsid w:val="002C6F6E"/>
    <w:rsid w:val="002C7546"/>
    <w:rsid w:val="002C777B"/>
    <w:rsid w:val="002C7DDD"/>
    <w:rsid w:val="002C7E6A"/>
    <w:rsid w:val="002D00CC"/>
    <w:rsid w:val="002D0683"/>
    <w:rsid w:val="002D0B72"/>
    <w:rsid w:val="002D0F26"/>
    <w:rsid w:val="002D1038"/>
    <w:rsid w:val="002D1112"/>
    <w:rsid w:val="002D1801"/>
    <w:rsid w:val="002D1850"/>
    <w:rsid w:val="002D1D6C"/>
    <w:rsid w:val="002D1E80"/>
    <w:rsid w:val="002D1FD8"/>
    <w:rsid w:val="002D22DB"/>
    <w:rsid w:val="002D2889"/>
    <w:rsid w:val="002D296A"/>
    <w:rsid w:val="002D32E1"/>
    <w:rsid w:val="002D33E9"/>
    <w:rsid w:val="002D34E2"/>
    <w:rsid w:val="002D395D"/>
    <w:rsid w:val="002D4450"/>
    <w:rsid w:val="002D487E"/>
    <w:rsid w:val="002D4AAA"/>
    <w:rsid w:val="002D52B1"/>
    <w:rsid w:val="002D584F"/>
    <w:rsid w:val="002D5AC0"/>
    <w:rsid w:val="002D5D95"/>
    <w:rsid w:val="002D5F66"/>
    <w:rsid w:val="002D6264"/>
    <w:rsid w:val="002D6344"/>
    <w:rsid w:val="002D653F"/>
    <w:rsid w:val="002D66E4"/>
    <w:rsid w:val="002D66F9"/>
    <w:rsid w:val="002D6B1D"/>
    <w:rsid w:val="002D6E45"/>
    <w:rsid w:val="002D6F1A"/>
    <w:rsid w:val="002D7A6B"/>
    <w:rsid w:val="002D7E3D"/>
    <w:rsid w:val="002E00EB"/>
    <w:rsid w:val="002E00ED"/>
    <w:rsid w:val="002E033B"/>
    <w:rsid w:val="002E09BA"/>
    <w:rsid w:val="002E0C1F"/>
    <w:rsid w:val="002E0EFF"/>
    <w:rsid w:val="002E10C4"/>
    <w:rsid w:val="002E1F85"/>
    <w:rsid w:val="002E20C5"/>
    <w:rsid w:val="002E2264"/>
    <w:rsid w:val="002E2426"/>
    <w:rsid w:val="002E25A7"/>
    <w:rsid w:val="002E265D"/>
    <w:rsid w:val="002E26CE"/>
    <w:rsid w:val="002E282F"/>
    <w:rsid w:val="002E2B76"/>
    <w:rsid w:val="002E2ED7"/>
    <w:rsid w:val="002E2EF3"/>
    <w:rsid w:val="002E31CA"/>
    <w:rsid w:val="002E351E"/>
    <w:rsid w:val="002E361E"/>
    <w:rsid w:val="002E3DB0"/>
    <w:rsid w:val="002E3F0B"/>
    <w:rsid w:val="002E3FD4"/>
    <w:rsid w:val="002E432B"/>
    <w:rsid w:val="002E43F9"/>
    <w:rsid w:val="002E47B8"/>
    <w:rsid w:val="002E496C"/>
    <w:rsid w:val="002E5124"/>
    <w:rsid w:val="002E550E"/>
    <w:rsid w:val="002E58AE"/>
    <w:rsid w:val="002E5F37"/>
    <w:rsid w:val="002E6113"/>
    <w:rsid w:val="002E655F"/>
    <w:rsid w:val="002E6E66"/>
    <w:rsid w:val="002E7717"/>
    <w:rsid w:val="002F0616"/>
    <w:rsid w:val="002F0C54"/>
    <w:rsid w:val="002F0C8D"/>
    <w:rsid w:val="002F0F40"/>
    <w:rsid w:val="002F11F4"/>
    <w:rsid w:val="002F1719"/>
    <w:rsid w:val="002F1C69"/>
    <w:rsid w:val="002F1E5B"/>
    <w:rsid w:val="002F20B0"/>
    <w:rsid w:val="002F2394"/>
    <w:rsid w:val="002F2477"/>
    <w:rsid w:val="002F2620"/>
    <w:rsid w:val="002F2812"/>
    <w:rsid w:val="002F2D69"/>
    <w:rsid w:val="002F3162"/>
    <w:rsid w:val="002F339D"/>
    <w:rsid w:val="002F35DD"/>
    <w:rsid w:val="002F397B"/>
    <w:rsid w:val="002F3DD7"/>
    <w:rsid w:val="002F45D2"/>
    <w:rsid w:val="002F468B"/>
    <w:rsid w:val="002F4775"/>
    <w:rsid w:val="002F57A7"/>
    <w:rsid w:val="002F5CB8"/>
    <w:rsid w:val="002F5E94"/>
    <w:rsid w:val="002F649E"/>
    <w:rsid w:val="002F7025"/>
    <w:rsid w:val="002F71A2"/>
    <w:rsid w:val="002F725B"/>
    <w:rsid w:val="002F75DC"/>
    <w:rsid w:val="002F7E07"/>
    <w:rsid w:val="003003F2"/>
    <w:rsid w:val="00300AA1"/>
    <w:rsid w:val="0030125C"/>
    <w:rsid w:val="0030138E"/>
    <w:rsid w:val="003018B7"/>
    <w:rsid w:val="003019FC"/>
    <w:rsid w:val="00302489"/>
    <w:rsid w:val="003025E7"/>
    <w:rsid w:val="00302DF1"/>
    <w:rsid w:val="003033E8"/>
    <w:rsid w:val="00303A3F"/>
    <w:rsid w:val="003043C9"/>
    <w:rsid w:val="00304E4C"/>
    <w:rsid w:val="00304F3F"/>
    <w:rsid w:val="00304FC4"/>
    <w:rsid w:val="003051C8"/>
    <w:rsid w:val="003052F1"/>
    <w:rsid w:val="00305481"/>
    <w:rsid w:val="0030571C"/>
    <w:rsid w:val="00305A1B"/>
    <w:rsid w:val="00306903"/>
    <w:rsid w:val="003069B6"/>
    <w:rsid w:val="00306B03"/>
    <w:rsid w:val="00306CF3"/>
    <w:rsid w:val="00307C1B"/>
    <w:rsid w:val="00307E2D"/>
    <w:rsid w:val="003101C3"/>
    <w:rsid w:val="003101F3"/>
    <w:rsid w:val="00310345"/>
    <w:rsid w:val="00310880"/>
    <w:rsid w:val="00310B64"/>
    <w:rsid w:val="003118C2"/>
    <w:rsid w:val="0031223C"/>
    <w:rsid w:val="0031239D"/>
    <w:rsid w:val="00312551"/>
    <w:rsid w:val="00312672"/>
    <w:rsid w:val="003139EE"/>
    <w:rsid w:val="00313CFA"/>
    <w:rsid w:val="00313E1F"/>
    <w:rsid w:val="00314502"/>
    <w:rsid w:val="00314519"/>
    <w:rsid w:val="00314610"/>
    <w:rsid w:val="0031467E"/>
    <w:rsid w:val="003146D1"/>
    <w:rsid w:val="00314715"/>
    <w:rsid w:val="003149EB"/>
    <w:rsid w:val="00314F62"/>
    <w:rsid w:val="00314FF9"/>
    <w:rsid w:val="00315243"/>
    <w:rsid w:val="0031552B"/>
    <w:rsid w:val="0031552C"/>
    <w:rsid w:val="00315581"/>
    <w:rsid w:val="003160E9"/>
    <w:rsid w:val="00316386"/>
    <w:rsid w:val="0031639D"/>
    <w:rsid w:val="003164F2"/>
    <w:rsid w:val="00316931"/>
    <w:rsid w:val="00316AB1"/>
    <w:rsid w:val="00316AD9"/>
    <w:rsid w:val="00316F6C"/>
    <w:rsid w:val="0031701B"/>
    <w:rsid w:val="00317553"/>
    <w:rsid w:val="0031780B"/>
    <w:rsid w:val="00317885"/>
    <w:rsid w:val="00317A29"/>
    <w:rsid w:val="00317C79"/>
    <w:rsid w:val="00317E6C"/>
    <w:rsid w:val="00317FA7"/>
    <w:rsid w:val="00320699"/>
    <w:rsid w:val="003209F5"/>
    <w:rsid w:val="00320B7C"/>
    <w:rsid w:val="00320C58"/>
    <w:rsid w:val="00321682"/>
    <w:rsid w:val="00321A8E"/>
    <w:rsid w:val="00321B66"/>
    <w:rsid w:val="00321BA1"/>
    <w:rsid w:val="00321D50"/>
    <w:rsid w:val="0032287D"/>
    <w:rsid w:val="003228DC"/>
    <w:rsid w:val="00322F61"/>
    <w:rsid w:val="003244A1"/>
    <w:rsid w:val="003244EB"/>
    <w:rsid w:val="00324A3F"/>
    <w:rsid w:val="00324BE2"/>
    <w:rsid w:val="003258CC"/>
    <w:rsid w:val="00325AB0"/>
    <w:rsid w:val="00325AB6"/>
    <w:rsid w:val="00325AB9"/>
    <w:rsid w:val="00325B2B"/>
    <w:rsid w:val="00325B93"/>
    <w:rsid w:val="00325BE5"/>
    <w:rsid w:val="00325CFF"/>
    <w:rsid w:val="00325F88"/>
    <w:rsid w:val="00326135"/>
    <w:rsid w:val="003261DC"/>
    <w:rsid w:val="00326717"/>
    <w:rsid w:val="00326AAC"/>
    <w:rsid w:val="00326AE2"/>
    <w:rsid w:val="003273B2"/>
    <w:rsid w:val="00327965"/>
    <w:rsid w:val="00327B71"/>
    <w:rsid w:val="00327C5F"/>
    <w:rsid w:val="00327FC8"/>
    <w:rsid w:val="0033055A"/>
    <w:rsid w:val="00330A03"/>
    <w:rsid w:val="00330AF7"/>
    <w:rsid w:val="00330B97"/>
    <w:rsid w:val="0033103B"/>
    <w:rsid w:val="00331369"/>
    <w:rsid w:val="00331583"/>
    <w:rsid w:val="003317CD"/>
    <w:rsid w:val="00331BC5"/>
    <w:rsid w:val="00331D1F"/>
    <w:rsid w:val="00332771"/>
    <w:rsid w:val="003328C8"/>
    <w:rsid w:val="003329E7"/>
    <w:rsid w:val="00332EA9"/>
    <w:rsid w:val="00333009"/>
    <w:rsid w:val="003331A8"/>
    <w:rsid w:val="00333465"/>
    <w:rsid w:val="00333683"/>
    <w:rsid w:val="003338E6"/>
    <w:rsid w:val="003339D7"/>
    <w:rsid w:val="00333AF4"/>
    <w:rsid w:val="00333BB3"/>
    <w:rsid w:val="003340C5"/>
    <w:rsid w:val="00334136"/>
    <w:rsid w:val="003344E4"/>
    <w:rsid w:val="0033460F"/>
    <w:rsid w:val="00334978"/>
    <w:rsid w:val="00334D4C"/>
    <w:rsid w:val="00334FA2"/>
    <w:rsid w:val="00335263"/>
    <w:rsid w:val="00335424"/>
    <w:rsid w:val="0033564F"/>
    <w:rsid w:val="00335712"/>
    <w:rsid w:val="00335D5B"/>
    <w:rsid w:val="00336112"/>
    <w:rsid w:val="00336218"/>
    <w:rsid w:val="00336860"/>
    <w:rsid w:val="003369EC"/>
    <w:rsid w:val="003376E2"/>
    <w:rsid w:val="00337A94"/>
    <w:rsid w:val="00337DB4"/>
    <w:rsid w:val="00340232"/>
    <w:rsid w:val="003403FD"/>
    <w:rsid w:val="00340969"/>
    <w:rsid w:val="00340A00"/>
    <w:rsid w:val="00341048"/>
    <w:rsid w:val="003411CE"/>
    <w:rsid w:val="00341CDF"/>
    <w:rsid w:val="003420A2"/>
    <w:rsid w:val="00342B6F"/>
    <w:rsid w:val="003431D8"/>
    <w:rsid w:val="00343367"/>
    <w:rsid w:val="00343766"/>
    <w:rsid w:val="00343779"/>
    <w:rsid w:val="00343B6A"/>
    <w:rsid w:val="00343B7E"/>
    <w:rsid w:val="00343E61"/>
    <w:rsid w:val="00343EB4"/>
    <w:rsid w:val="00344064"/>
    <w:rsid w:val="0034488A"/>
    <w:rsid w:val="00345059"/>
    <w:rsid w:val="00345280"/>
    <w:rsid w:val="0034536C"/>
    <w:rsid w:val="0034578B"/>
    <w:rsid w:val="00345976"/>
    <w:rsid w:val="00345F93"/>
    <w:rsid w:val="0034680C"/>
    <w:rsid w:val="00346BCB"/>
    <w:rsid w:val="00346D0A"/>
    <w:rsid w:val="00346FD4"/>
    <w:rsid w:val="00347478"/>
    <w:rsid w:val="00347520"/>
    <w:rsid w:val="0034758F"/>
    <w:rsid w:val="00347886"/>
    <w:rsid w:val="00347BF3"/>
    <w:rsid w:val="00347CE0"/>
    <w:rsid w:val="00347FD1"/>
    <w:rsid w:val="00350296"/>
    <w:rsid w:val="003502CC"/>
    <w:rsid w:val="003502D6"/>
    <w:rsid w:val="003503EE"/>
    <w:rsid w:val="00350709"/>
    <w:rsid w:val="00350903"/>
    <w:rsid w:val="003510A6"/>
    <w:rsid w:val="00352128"/>
    <w:rsid w:val="00352131"/>
    <w:rsid w:val="00352306"/>
    <w:rsid w:val="00352316"/>
    <w:rsid w:val="00352984"/>
    <w:rsid w:val="003529E3"/>
    <w:rsid w:val="003532C5"/>
    <w:rsid w:val="003533C7"/>
    <w:rsid w:val="003535EE"/>
    <w:rsid w:val="00353D85"/>
    <w:rsid w:val="00353EE0"/>
    <w:rsid w:val="003540B3"/>
    <w:rsid w:val="00354373"/>
    <w:rsid w:val="003546D7"/>
    <w:rsid w:val="00354D0F"/>
    <w:rsid w:val="003550C5"/>
    <w:rsid w:val="0035513F"/>
    <w:rsid w:val="00355D87"/>
    <w:rsid w:val="00355DD5"/>
    <w:rsid w:val="003561FD"/>
    <w:rsid w:val="00357219"/>
    <w:rsid w:val="00360092"/>
    <w:rsid w:val="0036123C"/>
    <w:rsid w:val="003613F9"/>
    <w:rsid w:val="00361A7D"/>
    <w:rsid w:val="00361DB3"/>
    <w:rsid w:val="00362171"/>
    <w:rsid w:val="00362736"/>
    <w:rsid w:val="00362907"/>
    <w:rsid w:val="00362AA7"/>
    <w:rsid w:val="00362AC9"/>
    <w:rsid w:val="00362C30"/>
    <w:rsid w:val="00363226"/>
    <w:rsid w:val="003633C8"/>
    <w:rsid w:val="00363799"/>
    <w:rsid w:val="003637CB"/>
    <w:rsid w:val="00363959"/>
    <w:rsid w:val="00363B2A"/>
    <w:rsid w:val="00363C50"/>
    <w:rsid w:val="003640EC"/>
    <w:rsid w:val="003645F7"/>
    <w:rsid w:val="00364DF4"/>
    <w:rsid w:val="0036514B"/>
    <w:rsid w:val="00365328"/>
    <w:rsid w:val="0036552F"/>
    <w:rsid w:val="0036563F"/>
    <w:rsid w:val="0036586E"/>
    <w:rsid w:val="00366065"/>
    <w:rsid w:val="00366300"/>
    <w:rsid w:val="00366472"/>
    <w:rsid w:val="003664CA"/>
    <w:rsid w:val="0036658B"/>
    <w:rsid w:val="00366B15"/>
    <w:rsid w:val="00366EAF"/>
    <w:rsid w:val="00366FAD"/>
    <w:rsid w:val="00367380"/>
    <w:rsid w:val="003673CC"/>
    <w:rsid w:val="0036740B"/>
    <w:rsid w:val="00367B94"/>
    <w:rsid w:val="0037003E"/>
    <w:rsid w:val="003704C6"/>
    <w:rsid w:val="003705BA"/>
    <w:rsid w:val="0037145C"/>
    <w:rsid w:val="00371B43"/>
    <w:rsid w:val="00371D09"/>
    <w:rsid w:val="00372192"/>
    <w:rsid w:val="00372271"/>
    <w:rsid w:val="003723C6"/>
    <w:rsid w:val="0037267C"/>
    <w:rsid w:val="0037333C"/>
    <w:rsid w:val="00373E1B"/>
    <w:rsid w:val="0037452C"/>
    <w:rsid w:val="003752D3"/>
    <w:rsid w:val="003752DC"/>
    <w:rsid w:val="00375570"/>
    <w:rsid w:val="003755B0"/>
    <w:rsid w:val="003755C5"/>
    <w:rsid w:val="00375610"/>
    <w:rsid w:val="00375793"/>
    <w:rsid w:val="00375A7B"/>
    <w:rsid w:val="00375CBF"/>
    <w:rsid w:val="00375D7F"/>
    <w:rsid w:val="003763CD"/>
    <w:rsid w:val="00376618"/>
    <w:rsid w:val="00376AFF"/>
    <w:rsid w:val="00376CD7"/>
    <w:rsid w:val="00376CDF"/>
    <w:rsid w:val="00376D0D"/>
    <w:rsid w:val="00376F1C"/>
    <w:rsid w:val="00377C27"/>
    <w:rsid w:val="00377C80"/>
    <w:rsid w:val="003804CB"/>
    <w:rsid w:val="00380BE0"/>
    <w:rsid w:val="00380CB5"/>
    <w:rsid w:val="00380EE2"/>
    <w:rsid w:val="00380F62"/>
    <w:rsid w:val="00381752"/>
    <w:rsid w:val="00381B8F"/>
    <w:rsid w:val="00381BD3"/>
    <w:rsid w:val="00382442"/>
    <w:rsid w:val="00382500"/>
    <w:rsid w:val="003827FA"/>
    <w:rsid w:val="00382819"/>
    <w:rsid w:val="00382905"/>
    <w:rsid w:val="00383039"/>
    <w:rsid w:val="003833CC"/>
    <w:rsid w:val="0038358E"/>
    <w:rsid w:val="00383FD0"/>
    <w:rsid w:val="00384552"/>
    <w:rsid w:val="00384653"/>
    <w:rsid w:val="003846F6"/>
    <w:rsid w:val="00384BAC"/>
    <w:rsid w:val="00384EBB"/>
    <w:rsid w:val="0038503D"/>
    <w:rsid w:val="00385328"/>
    <w:rsid w:val="0038553E"/>
    <w:rsid w:val="0038572A"/>
    <w:rsid w:val="003859E6"/>
    <w:rsid w:val="003869FC"/>
    <w:rsid w:val="00386BBF"/>
    <w:rsid w:val="00386BC3"/>
    <w:rsid w:val="00386CA9"/>
    <w:rsid w:val="00386DAA"/>
    <w:rsid w:val="00387273"/>
    <w:rsid w:val="00387482"/>
    <w:rsid w:val="003878AE"/>
    <w:rsid w:val="00387F87"/>
    <w:rsid w:val="00387F8C"/>
    <w:rsid w:val="003904B4"/>
    <w:rsid w:val="00390561"/>
    <w:rsid w:val="00390636"/>
    <w:rsid w:val="003906A7"/>
    <w:rsid w:val="0039079C"/>
    <w:rsid w:val="00390835"/>
    <w:rsid w:val="003908E3"/>
    <w:rsid w:val="00390B63"/>
    <w:rsid w:val="003912A8"/>
    <w:rsid w:val="003913F0"/>
    <w:rsid w:val="003924AD"/>
    <w:rsid w:val="003926EC"/>
    <w:rsid w:val="0039282E"/>
    <w:rsid w:val="003928DF"/>
    <w:rsid w:val="00392A3F"/>
    <w:rsid w:val="00392EB0"/>
    <w:rsid w:val="00392F8A"/>
    <w:rsid w:val="003931CF"/>
    <w:rsid w:val="003934AD"/>
    <w:rsid w:val="00393505"/>
    <w:rsid w:val="00393B0A"/>
    <w:rsid w:val="00393C84"/>
    <w:rsid w:val="00393D7D"/>
    <w:rsid w:val="0039403E"/>
    <w:rsid w:val="003940F3"/>
    <w:rsid w:val="00394486"/>
    <w:rsid w:val="00394846"/>
    <w:rsid w:val="00394C34"/>
    <w:rsid w:val="00394D7E"/>
    <w:rsid w:val="00394E08"/>
    <w:rsid w:val="0039530A"/>
    <w:rsid w:val="00395557"/>
    <w:rsid w:val="003958AC"/>
    <w:rsid w:val="00395DFC"/>
    <w:rsid w:val="00395EFF"/>
    <w:rsid w:val="003968E6"/>
    <w:rsid w:val="0039692C"/>
    <w:rsid w:val="00396AC1"/>
    <w:rsid w:val="00396FD8"/>
    <w:rsid w:val="00397A77"/>
    <w:rsid w:val="00397D59"/>
    <w:rsid w:val="00397F18"/>
    <w:rsid w:val="00397FBD"/>
    <w:rsid w:val="003A052B"/>
    <w:rsid w:val="003A0B8D"/>
    <w:rsid w:val="003A15CB"/>
    <w:rsid w:val="003A17FD"/>
    <w:rsid w:val="003A1C63"/>
    <w:rsid w:val="003A1C6D"/>
    <w:rsid w:val="003A1D81"/>
    <w:rsid w:val="003A23B8"/>
    <w:rsid w:val="003A24EE"/>
    <w:rsid w:val="003A25C5"/>
    <w:rsid w:val="003A25E8"/>
    <w:rsid w:val="003A2D0D"/>
    <w:rsid w:val="003A2ED3"/>
    <w:rsid w:val="003A31A2"/>
    <w:rsid w:val="003A34F1"/>
    <w:rsid w:val="003A356C"/>
    <w:rsid w:val="003A362E"/>
    <w:rsid w:val="003A377E"/>
    <w:rsid w:val="003A3A56"/>
    <w:rsid w:val="003A3C01"/>
    <w:rsid w:val="003A449E"/>
    <w:rsid w:val="003A4FEC"/>
    <w:rsid w:val="003A5075"/>
    <w:rsid w:val="003A5124"/>
    <w:rsid w:val="003A557B"/>
    <w:rsid w:val="003A563D"/>
    <w:rsid w:val="003A5B6A"/>
    <w:rsid w:val="003A60BF"/>
    <w:rsid w:val="003A665E"/>
    <w:rsid w:val="003A678B"/>
    <w:rsid w:val="003A6889"/>
    <w:rsid w:val="003A6BDE"/>
    <w:rsid w:val="003A6DCB"/>
    <w:rsid w:val="003A6F2F"/>
    <w:rsid w:val="003A7440"/>
    <w:rsid w:val="003A7705"/>
    <w:rsid w:val="003A7B09"/>
    <w:rsid w:val="003B041C"/>
    <w:rsid w:val="003B100D"/>
    <w:rsid w:val="003B1077"/>
    <w:rsid w:val="003B1368"/>
    <w:rsid w:val="003B1379"/>
    <w:rsid w:val="003B15A9"/>
    <w:rsid w:val="003B1FB6"/>
    <w:rsid w:val="003B227F"/>
    <w:rsid w:val="003B2295"/>
    <w:rsid w:val="003B26F6"/>
    <w:rsid w:val="003B2747"/>
    <w:rsid w:val="003B2D9A"/>
    <w:rsid w:val="003B320C"/>
    <w:rsid w:val="003B36BF"/>
    <w:rsid w:val="003B394C"/>
    <w:rsid w:val="003B3B3D"/>
    <w:rsid w:val="003B436D"/>
    <w:rsid w:val="003B43AD"/>
    <w:rsid w:val="003B457B"/>
    <w:rsid w:val="003B48E2"/>
    <w:rsid w:val="003B490E"/>
    <w:rsid w:val="003B5274"/>
    <w:rsid w:val="003B5454"/>
    <w:rsid w:val="003B5821"/>
    <w:rsid w:val="003B5C1D"/>
    <w:rsid w:val="003B5DFC"/>
    <w:rsid w:val="003B6392"/>
    <w:rsid w:val="003B6443"/>
    <w:rsid w:val="003B702E"/>
    <w:rsid w:val="003B747F"/>
    <w:rsid w:val="003B78D4"/>
    <w:rsid w:val="003C017F"/>
    <w:rsid w:val="003C0225"/>
    <w:rsid w:val="003C02F5"/>
    <w:rsid w:val="003C0B94"/>
    <w:rsid w:val="003C0DAD"/>
    <w:rsid w:val="003C1081"/>
    <w:rsid w:val="003C138B"/>
    <w:rsid w:val="003C1AC4"/>
    <w:rsid w:val="003C1B87"/>
    <w:rsid w:val="003C1D23"/>
    <w:rsid w:val="003C2165"/>
    <w:rsid w:val="003C23C3"/>
    <w:rsid w:val="003C242A"/>
    <w:rsid w:val="003C2505"/>
    <w:rsid w:val="003C27E6"/>
    <w:rsid w:val="003C2B80"/>
    <w:rsid w:val="003C2E9F"/>
    <w:rsid w:val="003C30BE"/>
    <w:rsid w:val="003C33AB"/>
    <w:rsid w:val="003C37D6"/>
    <w:rsid w:val="003C3B42"/>
    <w:rsid w:val="003C3F36"/>
    <w:rsid w:val="003C4477"/>
    <w:rsid w:val="003C45E2"/>
    <w:rsid w:val="003C5066"/>
    <w:rsid w:val="003C51ED"/>
    <w:rsid w:val="003C557F"/>
    <w:rsid w:val="003C580E"/>
    <w:rsid w:val="003C5C90"/>
    <w:rsid w:val="003C5D8B"/>
    <w:rsid w:val="003C5EBE"/>
    <w:rsid w:val="003C6FA6"/>
    <w:rsid w:val="003C730F"/>
    <w:rsid w:val="003C7758"/>
    <w:rsid w:val="003C7DA8"/>
    <w:rsid w:val="003C7DC6"/>
    <w:rsid w:val="003C7F16"/>
    <w:rsid w:val="003D023F"/>
    <w:rsid w:val="003D02A3"/>
    <w:rsid w:val="003D0690"/>
    <w:rsid w:val="003D06F8"/>
    <w:rsid w:val="003D0B4E"/>
    <w:rsid w:val="003D0F82"/>
    <w:rsid w:val="003D1051"/>
    <w:rsid w:val="003D1365"/>
    <w:rsid w:val="003D15ED"/>
    <w:rsid w:val="003D15F1"/>
    <w:rsid w:val="003D176C"/>
    <w:rsid w:val="003D19E2"/>
    <w:rsid w:val="003D228C"/>
    <w:rsid w:val="003D23FA"/>
    <w:rsid w:val="003D2512"/>
    <w:rsid w:val="003D2B74"/>
    <w:rsid w:val="003D2E2B"/>
    <w:rsid w:val="003D2F44"/>
    <w:rsid w:val="003D30E0"/>
    <w:rsid w:val="003D3266"/>
    <w:rsid w:val="003D3591"/>
    <w:rsid w:val="003D35C7"/>
    <w:rsid w:val="003D3F1C"/>
    <w:rsid w:val="003D40B1"/>
    <w:rsid w:val="003D4216"/>
    <w:rsid w:val="003D44A9"/>
    <w:rsid w:val="003D473F"/>
    <w:rsid w:val="003D47C7"/>
    <w:rsid w:val="003D4B36"/>
    <w:rsid w:val="003D4DBF"/>
    <w:rsid w:val="003D5258"/>
    <w:rsid w:val="003D562A"/>
    <w:rsid w:val="003D56CF"/>
    <w:rsid w:val="003D5E54"/>
    <w:rsid w:val="003D60B7"/>
    <w:rsid w:val="003D62D8"/>
    <w:rsid w:val="003D70F1"/>
    <w:rsid w:val="003D71C2"/>
    <w:rsid w:val="003D79C5"/>
    <w:rsid w:val="003D7BFE"/>
    <w:rsid w:val="003D7CA7"/>
    <w:rsid w:val="003D7D64"/>
    <w:rsid w:val="003E00B2"/>
    <w:rsid w:val="003E03AB"/>
    <w:rsid w:val="003E0442"/>
    <w:rsid w:val="003E0559"/>
    <w:rsid w:val="003E05C4"/>
    <w:rsid w:val="003E08DB"/>
    <w:rsid w:val="003E122E"/>
    <w:rsid w:val="003E1B2E"/>
    <w:rsid w:val="003E1FD2"/>
    <w:rsid w:val="003E25E8"/>
    <w:rsid w:val="003E26C1"/>
    <w:rsid w:val="003E2AF3"/>
    <w:rsid w:val="003E2D80"/>
    <w:rsid w:val="003E32FA"/>
    <w:rsid w:val="003E344C"/>
    <w:rsid w:val="003E34EB"/>
    <w:rsid w:val="003E3E5D"/>
    <w:rsid w:val="003E3F17"/>
    <w:rsid w:val="003E407C"/>
    <w:rsid w:val="003E45F0"/>
    <w:rsid w:val="003E4BB9"/>
    <w:rsid w:val="003E4CAC"/>
    <w:rsid w:val="003E4DC5"/>
    <w:rsid w:val="003E4FBA"/>
    <w:rsid w:val="003E5817"/>
    <w:rsid w:val="003E58B3"/>
    <w:rsid w:val="003E5BD6"/>
    <w:rsid w:val="003E5E6C"/>
    <w:rsid w:val="003E601B"/>
    <w:rsid w:val="003E6287"/>
    <w:rsid w:val="003E63FA"/>
    <w:rsid w:val="003E6B0F"/>
    <w:rsid w:val="003E6CFD"/>
    <w:rsid w:val="003E6D68"/>
    <w:rsid w:val="003E6E85"/>
    <w:rsid w:val="003E744B"/>
    <w:rsid w:val="003E7501"/>
    <w:rsid w:val="003E782A"/>
    <w:rsid w:val="003E7A17"/>
    <w:rsid w:val="003F040D"/>
    <w:rsid w:val="003F07FE"/>
    <w:rsid w:val="003F0969"/>
    <w:rsid w:val="003F0D98"/>
    <w:rsid w:val="003F0F5C"/>
    <w:rsid w:val="003F1064"/>
    <w:rsid w:val="003F1688"/>
    <w:rsid w:val="003F194D"/>
    <w:rsid w:val="003F1E5D"/>
    <w:rsid w:val="003F2141"/>
    <w:rsid w:val="003F300F"/>
    <w:rsid w:val="003F315E"/>
    <w:rsid w:val="003F32EF"/>
    <w:rsid w:val="003F33A9"/>
    <w:rsid w:val="003F385F"/>
    <w:rsid w:val="003F3AAD"/>
    <w:rsid w:val="003F3CF2"/>
    <w:rsid w:val="003F3FAE"/>
    <w:rsid w:val="003F4108"/>
    <w:rsid w:val="003F4444"/>
    <w:rsid w:val="003F4550"/>
    <w:rsid w:val="003F4B32"/>
    <w:rsid w:val="003F4FC2"/>
    <w:rsid w:val="003F53E1"/>
    <w:rsid w:val="003F54EB"/>
    <w:rsid w:val="003F5CB1"/>
    <w:rsid w:val="003F60CF"/>
    <w:rsid w:val="003F6C98"/>
    <w:rsid w:val="003F7535"/>
    <w:rsid w:val="003F76D1"/>
    <w:rsid w:val="003F76DB"/>
    <w:rsid w:val="003F789E"/>
    <w:rsid w:val="0040015F"/>
    <w:rsid w:val="0040027A"/>
    <w:rsid w:val="00400C48"/>
    <w:rsid w:val="00400F1D"/>
    <w:rsid w:val="00401DD0"/>
    <w:rsid w:val="004030DB"/>
    <w:rsid w:val="0040327B"/>
    <w:rsid w:val="00403480"/>
    <w:rsid w:val="0040399D"/>
    <w:rsid w:val="00403B7F"/>
    <w:rsid w:val="00403D01"/>
    <w:rsid w:val="00403DFE"/>
    <w:rsid w:val="00403E2D"/>
    <w:rsid w:val="00403F46"/>
    <w:rsid w:val="00404650"/>
    <w:rsid w:val="00404725"/>
    <w:rsid w:val="00404CB0"/>
    <w:rsid w:val="00404E36"/>
    <w:rsid w:val="00404F8C"/>
    <w:rsid w:val="00405150"/>
    <w:rsid w:val="0040547A"/>
    <w:rsid w:val="004056AE"/>
    <w:rsid w:val="00405A7A"/>
    <w:rsid w:val="00405AC9"/>
    <w:rsid w:val="00405E9C"/>
    <w:rsid w:val="0040634B"/>
    <w:rsid w:val="0040653E"/>
    <w:rsid w:val="00406BE0"/>
    <w:rsid w:val="00406E6A"/>
    <w:rsid w:val="00407145"/>
    <w:rsid w:val="00407263"/>
    <w:rsid w:val="0040756B"/>
    <w:rsid w:val="00407B58"/>
    <w:rsid w:val="004103B2"/>
    <w:rsid w:val="00410556"/>
    <w:rsid w:val="0041062C"/>
    <w:rsid w:val="004107A3"/>
    <w:rsid w:val="00410C35"/>
    <w:rsid w:val="004118A5"/>
    <w:rsid w:val="00411993"/>
    <w:rsid w:val="00411A70"/>
    <w:rsid w:val="00411A91"/>
    <w:rsid w:val="00411AA0"/>
    <w:rsid w:val="00412071"/>
    <w:rsid w:val="00412180"/>
    <w:rsid w:val="0041240C"/>
    <w:rsid w:val="00412DBF"/>
    <w:rsid w:val="00412FCF"/>
    <w:rsid w:val="00413079"/>
    <w:rsid w:val="00413147"/>
    <w:rsid w:val="0041321B"/>
    <w:rsid w:val="00413295"/>
    <w:rsid w:val="00413486"/>
    <w:rsid w:val="0041386F"/>
    <w:rsid w:val="00413922"/>
    <w:rsid w:val="00413D4D"/>
    <w:rsid w:val="004142F5"/>
    <w:rsid w:val="004148B1"/>
    <w:rsid w:val="00414BA1"/>
    <w:rsid w:val="00415529"/>
    <w:rsid w:val="00415559"/>
    <w:rsid w:val="00415A1F"/>
    <w:rsid w:val="00415B80"/>
    <w:rsid w:val="00415EF2"/>
    <w:rsid w:val="0041626D"/>
    <w:rsid w:val="00416283"/>
    <w:rsid w:val="0041634E"/>
    <w:rsid w:val="0041692E"/>
    <w:rsid w:val="00416A8C"/>
    <w:rsid w:val="00416BA2"/>
    <w:rsid w:val="00416DB9"/>
    <w:rsid w:val="00416F01"/>
    <w:rsid w:val="00417656"/>
    <w:rsid w:val="00417667"/>
    <w:rsid w:val="00417FE9"/>
    <w:rsid w:val="0042096F"/>
    <w:rsid w:val="00421002"/>
    <w:rsid w:val="00421CC7"/>
    <w:rsid w:val="0042253F"/>
    <w:rsid w:val="00422599"/>
    <w:rsid w:val="00422D91"/>
    <w:rsid w:val="004230D1"/>
    <w:rsid w:val="004233E4"/>
    <w:rsid w:val="00423548"/>
    <w:rsid w:val="004236E4"/>
    <w:rsid w:val="00423D93"/>
    <w:rsid w:val="00424619"/>
    <w:rsid w:val="0042480B"/>
    <w:rsid w:val="00424A4A"/>
    <w:rsid w:val="00424ABF"/>
    <w:rsid w:val="004252B3"/>
    <w:rsid w:val="004257E4"/>
    <w:rsid w:val="004258A2"/>
    <w:rsid w:val="00425DC2"/>
    <w:rsid w:val="00426290"/>
    <w:rsid w:val="00426C3C"/>
    <w:rsid w:val="004275AB"/>
    <w:rsid w:val="0042773A"/>
    <w:rsid w:val="00430304"/>
    <w:rsid w:val="00430675"/>
    <w:rsid w:val="00430841"/>
    <w:rsid w:val="00430AAC"/>
    <w:rsid w:val="00430C66"/>
    <w:rsid w:val="00430E4B"/>
    <w:rsid w:val="00431029"/>
    <w:rsid w:val="004316D4"/>
    <w:rsid w:val="004316DA"/>
    <w:rsid w:val="004320A4"/>
    <w:rsid w:val="00432316"/>
    <w:rsid w:val="0043232A"/>
    <w:rsid w:val="004323CC"/>
    <w:rsid w:val="004324F1"/>
    <w:rsid w:val="00432821"/>
    <w:rsid w:val="004329F5"/>
    <w:rsid w:val="00432ABD"/>
    <w:rsid w:val="00432BCD"/>
    <w:rsid w:val="00432D96"/>
    <w:rsid w:val="00433F5B"/>
    <w:rsid w:val="00434094"/>
    <w:rsid w:val="00434560"/>
    <w:rsid w:val="00434B50"/>
    <w:rsid w:val="00434B5E"/>
    <w:rsid w:val="004350B1"/>
    <w:rsid w:val="00435169"/>
    <w:rsid w:val="00435528"/>
    <w:rsid w:val="00435652"/>
    <w:rsid w:val="00435C80"/>
    <w:rsid w:val="00435D7F"/>
    <w:rsid w:val="00435F58"/>
    <w:rsid w:val="00436636"/>
    <w:rsid w:val="00436844"/>
    <w:rsid w:val="00436881"/>
    <w:rsid w:val="00436AC5"/>
    <w:rsid w:val="00436BBD"/>
    <w:rsid w:val="00437360"/>
    <w:rsid w:val="004374E4"/>
    <w:rsid w:val="0043796C"/>
    <w:rsid w:val="00437F4B"/>
    <w:rsid w:val="0044047A"/>
    <w:rsid w:val="00440901"/>
    <w:rsid w:val="00440D94"/>
    <w:rsid w:val="004414A5"/>
    <w:rsid w:val="004416D1"/>
    <w:rsid w:val="00442086"/>
    <w:rsid w:val="004422E8"/>
    <w:rsid w:val="00442C7B"/>
    <w:rsid w:val="004431C3"/>
    <w:rsid w:val="00443470"/>
    <w:rsid w:val="00443D4F"/>
    <w:rsid w:val="00443EA7"/>
    <w:rsid w:val="0044444A"/>
    <w:rsid w:val="00444A34"/>
    <w:rsid w:val="00444D1B"/>
    <w:rsid w:val="00444EE1"/>
    <w:rsid w:val="00445014"/>
    <w:rsid w:val="00445946"/>
    <w:rsid w:val="00445A73"/>
    <w:rsid w:val="00445C5E"/>
    <w:rsid w:val="0044675F"/>
    <w:rsid w:val="00446A3B"/>
    <w:rsid w:val="00446A4D"/>
    <w:rsid w:val="00446F53"/>
    <w:rsid w:val="00447136"/>
    <w:rsid w:val="00447236"/>
    <w:rsid w:val="004478F5"/>
    <w:rsid w:val="00447D51"/>
    <w:rsid w:val="00450327"/>
    <w:rsid w:val="00450B2D"/>
    <w:rsid w:val="00450C33"/>
    <w:rsid w:val="00450CC5"/>
    <w:rsid w:val="00451410"/>
    <w:rsid w:val="004514D0"/>
    <w:rsid w:val="004515A1"/>
    <w:rsid w:val="00451670"/>
    <w:rsid w:val="00451A15"/>
    <w:rsid w:val="00451ACD"/>
    <w:rsid w:val="00451BB7"/>
    <w:rsid w:val="00452161"/>
    <w:rsid w:val="00452504"/>
    <w:rsid w:val="0045250A"/>
    <w:rsid w:val="0045250F"/>
    <w:rsid w:val="00452C74"/>
    <w:rsid w:val="0045348D"/>
    <w:rsid w:val="0045396D"/>
    <w:rsid w:val="00454076"/>
    <w:rsid w:val="0045419F"/>
    <w:rsid w:val="00454A6E"/>
    <w:rsid w:val="00455153"/>
    <w:rsid w:val="00455214"/>
    <w:rsid w:val="00455244"/>
    <w:rsid w:val="00455283"/>
    <w:rsid w:val="00455527"/>
    <w:rsid w:val="0045581E"/>
    <w:rsid w:val="00456229"/>
    <w:rsid w:val="00456425"/>
    <w:rsid w:val="00456A4C"/>
    <w:rsid w:val="00456C44"/>
    <w:rsid w:val="00456EEA"/>
    <w:rsid w:val="004570D2"/>
    <w:rsid w:val="0045723D"/>
    <w:rsid w:val="00457273"/>
    <w:rsid w:val="00457D0A"/>
    <w:rsid w:val="004601FF"/>
    <w:rsid w:val="0046030B"/>
    <w:rsid w:val="00460B44"/>
    <w:rsid w:val="00460C57"/>
    <w:rsid w:val="004611C7"/>
    <w:rsid w:val="004613E5"/>
    <w:rsid w:val="0046191B"/>
    <w:rsid w:val="00461A5A"/>
    <w:rsid w:val="00461B84"/>
    <w:rsid w:val="00462717"/>
    <w:rsid w:val="004629B7"/>
    <w:rsid w:val="0046317B"/>
    <w:rsid w:val="004638BF"/>
    <w:rsid w:val="00463968"/>
    <w:rsid w:val="00463F0C"/>
    <w:rsid w:val="004645FE"/>
    <w:rsid w:val="00464AA1"/>
    <w:rsid w:val="00464CFD"/>
    <w:rsid w:val="004650C4"/>
    <w:rsid w:val="00465219"/>
    <w:rsid w:val="004657A0"/>
    <w:rsid w:val="00465C10"/>
    <w:rsid w:val="00465FFF"/>
    <w:rsid w:val="004663E2"/>
    <w:rsid w:val="00466BBE"/>
    <w:rsid w:val="00466D9C"/>
    <w:rsid w:val="00467158"/>
    <w:rsid w:val="004671D1"/>
    <w:rsid w:val="004673A2"/>
    <w:rsid w:val="00467507"/>
    <w:rsid w:val="0046785E"/>
    <w:rsid w:val="004678A7"/>
    <w:rsid w:val="0047064F"/>
    <w:rsid w:val="0047065F"/>
    <w:rsid w:val="00470B2E"/>
    <w:rsid w:val="00470C36"/>
    <w:rsid w:val="00470CD3"/>
    <w:rsid w:val="004713C6"/>
    <w:rsid w:val="004713E3"/>
    <w:rsid w:val="00471991"/>
    <w:rsid w:val="004719E1"/>
    <w:rsid w:val="004719E5"/>
    <w:rsid w:val="00472262"/>
    <w:rsid w:val="00472382"/>
    <w:rsid w:val="0047250A"/>
    <w:rsid w:val="0047253E"/>
    <w:rsid w:val="00472706"/>
    <w:rsid w:val="004728B3"/>
    <w:rsid w:val="0047304A"/>
    <w:rsid w:val="004733F2"/>
    <w:rsid w:val="00473639"/>
    <w:rsid w:val="004737CB"/>
    <w:rsid w:val="00473A2D"/>
    <w:rsid w:val="00473BE9"/>
    <w:rsid w:val="00473D75"/>
    <w:rsid w:val="004743C0"/>
    <w:rsid w:val="0047445B"/>
    <w:rsid w:val="00474B25"/>
    <w:rsid w:val="00474C99"/>
    <w:rsid w:val="00475020"/>
    <w:rsid w:val="0047505E"/>
    <w:rsid w:val="0047539D"/>
    <w:rsid w:val="0047582F"/>
    <w:rsid w:val="00475EE0"/>
    <w:rsid w:val="00475FC2"/>
    <w:rsid w:val="004763B7"/>
    <w:rsid w:val="0047692A"/>
    <w:rsid w:val="004769F5"/>
    <w:rsid w:val="0047729A"/>
    <w:rsid w:val="00477346"/>
    <w:rsid w:val="004776A4"/>
    <w:rsid w:val="0047782C"/>
    <w:rsid w:val="00477E13"/>
    <w:rsid w:val="00477E3B"/>
    <w:rsid w:val="00477E43"/>
    <w:rsid w:val="004800C7"/>
    <w:rsid w:val="00480258"/>
    <w:rsid w:val="00480296"/>
    <w:rsid w:val="00480458"/>
    <w:rsid w:val="004807D6"/>
    <w:rsid w:val="00480F7B"/>
    <w:rsid w:val="00481E0B"/>
    <w:rsid w:val="00482137"/>
    <w:rsid w:val="00482361"/>
    <w:rsid w:val="00482545"/>
    <w:rsid w:val="00482829"/>
    <w:rsid w:val="00482BD4"/>
    <w:rsid w:val="00482F68"/>
    <w:rsid w:val="004831A4"/>
    <w:rsid w:val="0048395A"/>
    <w:rsid w:val="00483A0F"/>
    <w:rsid w:val="00483BAF"/>
    <w:rsid w:val="00484155"/>
    <w:rsid w:val="0048499F"/>
    <w:rsid w:val="00484AA7"/>
    <w:rsid w:val="00484B1F"/>
    <w:rsid w:val="00484B86"/>
    <w:rsid w:val="00484D17"/>
    <w:rsid w:val="00484E37"/>
    <w:rsid w:val="00485964"/>
    <w:rsid w:val="00485A58"/>
    <w:rsid w:val="00485B27"/>
    <w:rsid w:val="00485B57"/>
    <w:rsid w:val="00485D19"/>
    <w:rsid w:val="00485F12"/>
    <w:rsid w:val="004870BE"/>
    <w:rsid w:val="00487A3A"/>
    <w:rsid w:val="00487A95"/>
    <w:rsid w:val="00487B54"/>
    <w:rsid w:val="00487B7E"/>
    <w:rsid w:val="0049073F"/>
    <w:rsid w:val="00490794"/>
    <w:rsid w:val="00490948"/>
    <w:rsid w:val="00490F16"/>
    <w:rsid w:val="00490FFF"/>
    <w:rsid w:val="00491080"/>
    <w:rsid w:val="00491240"/>
    <w:rsid w:val="004912A5"/>
    <w:rsid w:val="004916D9"/>
    <w:rsid w:val="004917A5"/>
    <w:rsid w:val="004918B4"/>
    <w:rsid w:val="00491949"/>
    <w:rsid w:val="00491CD7"/>
    <w:rsid w:val="00491D9E"/>
    <w:rsid w:val="00491FB4"/>
    <w:rsid w:val="00491FC6"/>
    <w:rsid w:val="00492600"/>
    <w:rsid w:val="0049287B"/>
    <w:rsid w:val="00492D2E"/>
    <w:rsid w:val="00492E3A"/>
    <w:rsid w:val="00492F42"/>
    <w:rsid w:val="00492F81"/>
    <w:rsid w:val="0049369C"/>
    <w:rsid w:val="004942BD"/>
    <w:rsid w:val="004948D4"/>
    <w:rsid w:val="00495C41"/>
    <w:rsid w:val="00495CD2"/>
    <w:rsid w:val="0049678C"/>
    <w:rsid w:val="00496A67"/>
    <w:rsid w:val="00496E2B"/>
    <w:rsid w:val="0049749A"/>
    <w:rsid w:val="0049773E"/>
    <w:rsid w:val="00497A97"/>
    <w:rsid w:val="00497E4E"/>
    <w:rsid w:val="00497E95"/>
    <w:rsid w:val="004A0005"/>
    <w:rsid w:val="004A03ED"/>
    <w:rsid w:val="004A0472"/>
    <w:rsid w:val="004A06A6"/>
    <w:rsid w:val="004A0759"/>
    <w:rsid w:val="004A1173"/>
    <w:rsid w:val="004A12F8"/>
    <w:rsid w:val="004A1518"/>
    <w:rsid w:val="004A17C6"/>
    <w:rsid w:val="004A264C"/>
    <w:rsid w:val="004A2737"/>
    <w:rsid w:val="004A2748"/>
    <w:rsid w:val="004A29CA"/>
    <w:rsid w:val="004A300D"/>
    <w:rsid w:val="004A31E4"/>
    <w:rsid w:val="004A3605"/>
    <w:rsid w:val="004A3606"/>
    <w:rsid w:val="004A3C02"/>
    <w:rsid w:val="004A3C20"/>
    <w:rsid w:val="004A3C6A"/>
    <w:rsid w:val="004A3D84"/>
    <w:rsid w:val="004A4297"/>
    <w:rsid w:val="004A434C"/>
    <w:rsid w:val="004A44C5"/>
    <w:rsid w:val="004A4553"/>
    <w:rsid w:val="004A46B3"/>
    <w:rsid w:val="004A4795"/>
    <w:rsid w:val="004A50F8"/>
    <w:rsid w:val="004A51D4"/>
    <w:rsid w:val="004A568F"/>
    <w:rsid w:val="004A5ADD"/>
    <w:rsid w:val="004A5B0F"/>
    <w:rsid w:val="004A62AD"/>
    <w:rsid w:val="004A6CAE"/>
    <w:rsid w:val="004A6CDC"/>
    <w:rsid w:val="004A6DF4"/>
    <w:rsid w:val="004A6EEE"/>
    <w:rsid w:val="004A7641"/>
    <w:rsid w:val="004A7B7A"/>
    <w:rsid w:val="004A7FD4"/>
    <w:rsid w:val="004B01F6"/>
    <w:rsid w:val="004B0BAF"/>
    <w:rsid w:val="004B0D87"/>
    <w:rsid w:val="004B1414"/>
    <w:rsid w:val="004B202D"/>
    <w:rsid w:val="004B298D"/>
    <w:rsid w:val="004B2DEE"/>
    <w:rsid w:val="004B2EF1"/>
    <w:rsid w:val="004B316A"/>
    <w:rsid w:val="004B319E"/>
    <w:rsid w:val="004B3386"/>
    <w:rsid w:val="004B33D5"/>
    <w:rsid w:val="004B3419"/>
    <w:rsid w:val="004B34CE"/>
    <w:rsid w:val="004B3824"/>
    <w:rsid w:val="004B3DF5"/>
    <w:rsid w:val="004B3E84"/>
    <w:rsid w:val="004B3EAD"/>
    <w:rsid w:val="004B40FB"/>
    <w:rsid w:val="004B49F8"/>
    <w:rsid w:val="004B4DC1"/>
    <w:rsid w:val="004B59EC"/>
    <w:rsid w:val="004B5C95"/>
    <w:rsid w:val="004B6401"/>
    <w:rsid w:val="004B674A"/>
    <w:rsid w:val="004B6C10"/>
    <w:rsid w:val="004B6DBB"/>
    <w:rsid w:val="004B6E56"/>
    <w:rsid w:val="004B713F"/>
    <w:rsid w:val="004B7240"/>
    <w:rsid w:val="004B7254"/>
    <w:rsid w:val="004B751F"/>
    <w:rsid w:val="004B7574"/>
    <w:rsid w:val="004C0AFF"/>
    <w:rsid w:val="004C0B0E"/>
    <w:rsid w:val="004C0B27"/>
    <w:rsid w:val="004C0D81"/>
    <w:rsid w:val="004C0F91"/>
    <w:rsid w:val="004C1259"/>
    <w:rsid w:val="004C147C"/>
    <w:rsid w:val="004C1543"/>
    <w:rsid w:val="004C18E9"/>
    <w:rsid w:val="004C1CFF"/>
    <w:rsid w:val="004C1FF6"/>
    <w:rsid w:val="004C26E8"/>
    <w:rsid w:val="004C2770"/>
    <w:rsid w:val="004C2837"/>
    <w:rsid w:val="004C29C9"/>
    <w:rsid w:val="004C30D1"/>
    <w:rsid w:val="004C3198"/>
    <w:rsid w:val="004C339F"/>
    <w:rsid w:val="004C3AE1"/>
    <w:rsid w:val="004C3C98"/>
    <w:rsid w:val="004C3D43"/>
    <w:rsid w:val="004C420D"/>
    <w:rsid w:val="004C43D5"/>
    <w:rsid w:val="004C4553"/>
    <w:rsid w:val="004C4645"/>
    <w:rsid w:val="004C48CA"/>
    <w:rsid w:val="004C5127"/>
    <w:rsid w:val="004C57FE"/>
    <w:rsid w:val="004C5894"/>
    <w:rsid w:val="004C59D8"/>
    <w:rsid w:val="004C5F26"/>
    <w:rsid w:val="004C5F54"/>
    <w:rsid w:val="004C61DF"/>
    <w:rsid w:val="004C6435"/>
    <w:rsid w:val="004C64A8"/>
    <w:rsid w:val="004C6546"/>
    <w:rsid w:val="004C7156"/>
    <w:rsid w:val="004C76C1"/>
    <w:rsid w:val="004C76CB"/>
    <w:rsid w:val="004C78E1"/>
    <w:rsid w:val="004C79D5"/>
    <w:rsid w:val="004C7A76"/>
    <w:rsid w:val="004C7B9B"/>
    <w:rsid w:val="004C7D33"/>
    <w:rsid w:val="004D0030"/>
    <w:rsid w:val="004D088A"/>
    <w:rsid w:val="004D0E8D"/>
    <w:rsid w:val="004D0F0B"/>
    <w:rsid w:val="004D1054"/>
    <w:rsid w:val="004D11C8"/>
    <w:rsid w:val="004D12CA"/>
    <w:rsid w:val="004D1340"/>
    <w:rsid w:val="004D13B0"/>
    <w:rsid w:val="004D1A83"/>
    <w:rsid w:val="004D1B7B"/>
    <w:rsid w:val="004D1C97"/>
    <w:rsid w:val="004D1FFA"/>
    <w:rsid w:val="004D2365"/>
    <w:rsid w:val="004D27B7"/>
    <w:rsid w:val="004D2988"/>
    <w:rsid w:val="004D2B18"/>
    <w:rsid w:val="004D2C0E"/>
    <w:rsid w:val="004D2C1C"/>
    <w:rsid w:val="004D2EA4"/>
    <w:rsid w:val="004D3137"/>
    <w:rsid w:val="004D318A"/>
    <w:rsid w:val="004D34AD"/>
    <w:rsid w:val="004D3751"/>
    <w:rsid w:val="004D3780"/>
    <w:rsid w:val="004D3BAA"/>
    <w:rsid w:val="004D432E"/>
    <w:rsid w:val="004D4D9B"/>
    <w:rsid w:val="004D4DDF"/>
    <w:rsid w:val="004D4EB1"/>
    <w:rsid w:val="004D50F2"/>
    <w:rsid w:val="004D5500"/>
    <w:rsid w:val="004D5C19"/>
    <w:rsid w:val="004D5C38"/>
    <w:rsid w:val="004D5FB2"/>
    <w:rsid w:val="004D612C"/>
    <w:rsid w:val="004D61A2"/>
    <w:rsid w:val="004D6485"/>
    <w:rsid w:val="004D652A"/>
    <w:rsid w:val="004D6786"/>
    <w:rsid w:val="004D692C"/>
    <w:rsid w:val="004D6AAA"/>
    <w:rsid w:val="004D6DE0"/>
    <w:rsid w:val="004D7567"/>
    <w:rsid w:val="004D76E8"/>
    <w:rsid w:val="004D77CF"/>
    <w:rsid w:val="004D7BBA"/>
    <w:rsid w:val="004D7CF7"/>
    <w:rsid w:val="004E0427"/>
    <w:rsid w:val="004E07B8"/>
    <w:rsid w:val="004E0D84"/>
    <w:rsid w:val="004E1262"/>
    <w:rsid w:val="004E1436"/>
    <w:rsid w:val="004E1473"/>
    <w:rsid w:val="004E1872"/>
    <w:rsid w:val="004E18CD"/>
    <w:rsid w:val="004E193E"/>
    <w:rsid w:val="004E1AEC"/>
    <w:rsid w:val="004E1B29"/>
    <w:rsid w:val="004E1D00"/>
    <w:rsid w:val="004E1F5F"/>
    <w:rsid w:val="004E2037"/>
    <w:rsid w:val="004E22FE"/>
    <w:rsid w:val="004E30FA"/>
    <w:rsid w:val="004E34CE"/>
    <w:rsid w:val="004E3A26"/>
    <w:rsid w:val="004E3A8A"/>
    <w:rsid w:val="004E3C39"/>
    <w:rsid w:val="004E3E2E"/>
    <w:rsid w:val="004E3E83"/>
    <w:rsid w:val="004E3FE0"/>
    <w:rsid w:val="004E43E1"/>
    <w:rsid w:val="004E4838"/>
    <w:rsid w:val="004E48BE"/>
    <w:rsid w:val="004E4C2B"/>
    <w:rsid w:val="004E4C2E"/>
    <w:rsid w:val="004E4CA9"/>
    <w:rsid w:val="004E4E31"/>
    <w:rsid w:val="004E5446"/>
    <w:rsid w:val="004E5556"/>
    <w:rsid w:val="004E59FB"/>
    <w:rsid w:val="004E5CC1"/>
    <w:rsid w:val="004E6B39"/>
    <w:rsid w:val="004E714C"/>
    <w:rsid w:val="004E746C"/>
    <w:rsid w:val="004E77B6"/>
    <w:rsid w:val="004E7F22"/>
    <w:rsid w:val="004F000A"/>
    <w:rsid w:val="004F02D6"/>
    <w:rsid w:val="004F0386"/>
    <w:rsid w:val="004F047F"/>
    <w:rsid w:val="004F0543"/>
    <w:rsid w:val="004F0752"/>
    <w:rsid w:val="004F0B89"/>
    <w:rsid w:val="004F0DDA"/>
    <w:rsid w:val="004F0E96"/>
    <w:rsid w:val="004F1146"/>
    <w:rsid w:val="004F131D"/>
    <w:rsid w:val="004F13DF"/>
    <w:rsid w:val="004F16B9"/>
    <w:rsid w:val="004F1980"/>
    <w:rsid w:val="004F1AA3"/>
    <w:rsid w:val="004F1CC9"/>
    <w:rsid w:val="004F263A"/>
    <w:rsid w:val="004F2A5F"/>
    <w:rsid w:val="004F2C68"/>
    <w:rsid w:val="004F2D12"/>
    <w:rsid w:val="004F3039"/>
    <w:rsid w:val="004F31A2"/>
    <w:rsid w:val="004F34CF"/>
    <w:rsid w:val="004F36AE"/>
    <w:rsid w:val="004F375A"/>
    <w:rsid w:val="004F382C"/>
    <w:rsid w:val="004F390B"/>
    <w:rsid w:val="004F3997"/>
    <w:rsid w:val="004F3BBF"/>
    <w:rsid w:val="004F3C13"/>
    <w:rsid w:val="004F3CA3"/>
    <w:rsid w:val="004F422C"/>
    <w:rsid w:val="004F4779"/>
    <w:rsid w:val="004F4861"/>
    <w:rsid w:val="004F5023"/>
    <w:rsid w:val="004F53B2"/>
    <w:rsid w:val="004F53DF"/>
    <w:rsid w:val="004F5658"/>
    <w:rsid w:val="004F5EF2"/>
    <w:rsid w:val="004F616E"/>
    <w:rsid w:val="004F64B0"/>
    <w:rsid w:val="004F66C4"/>
    <w:rsid w:val="004F72F3"/>
    <w:rsid w:val="004F748E"/>
    <w:rsid w:val="004F793D"/>
    <w:rsid w:val="004F7D1F"/>
    <w:rsid w:val="004F7D6D"/>
    <w:rsid w:val="005002B8"/>
    <w:rsid w:val="00500318"/>
    <w:rsid w:val="00500396"/>
    <w:rsid w:val="0050070D"/>
    <w:rsid w:val="00500E69"/>
    <w:rsid w:val="0050107C"/>
    <w:rsid w:val="00501364"/>
    <w:rsid w:val="00501524"/>
    <w:rsid w:val="005018FE"/>
    <w:rsid w:val="00501D90"/>
    <w:rsid w:val="0050211A"/>
    <w:rsid w:val="005026A9"/>
    <w:rsid w:val="0050274F"/>
    <w:rsid w:val="00502A66"/>
    <w:rsid w:val="00502AC7"/>
    <w:rsid w:val="00502AE7"/>
    <w:rsid w:val="00502C5D"/>
    <w:rsid w:val="00502DBF"/>
    <w:rsid w:val="00502DE5"/>
    <w:rsid w:val="00503173"/>
    <w:rsid w:val="005033BA"/>
    <w:rsid w:val="005033C8"/>
    <w:rsid w:val="005034B7"/>
    <w:rsid w:val="005034B9"/>
    <w:rsid w:val="00503BEF"/>
    <w:rsid w:val="00503DD2"/>
    <w:rsid w:val="00503E17"/>
    <w:rsid w:val="00504636"/>
    <w:rsid w:val="00504738"/>
    <w:rsid w:val="005047CD"/>
    <w:rsid w:val="00504F66"/>
    <w:rsid w:val="005050B3"/>
    <w:rsid w:val="0050560F"/>
    <w:rsid w:val="00505836"/>
    <w:rsid w:val="00505D0E"/>
    <w:rsid w:val="00505F05"/>
    <w:rsid w:val="00505F5C"/>
    <w:rsid w:val="0050605F"/>
    <w:rsid w:val="005062EA"/>
    <w:rsid w:val="005063D5"/>
    <w:rsid w:val="0050647C"/>
    <w:rsid w:val="005066D2"/>
    <w:rsid w:val="00506792"/>
    <w:rsid w:val="00510250"/>
    <w:rsid w:val="005103D7"/>
    <w:rsid w:val="005108F1"/>
    <w:rsid w:val="00510AB0"/>
    <w:rsid w:val="00510C80"/>
    <w:rsid w:val="00510F47"/>
    <w:rsid w:val="005111B6"/>
    <w:rsid w:val="005115CE"/>
    <w:rsid w:val="00511A37"/>
    <w:rsid w:val="00511C2D"/>
    <w:rsid w:val="00511DA0"/>
    <w:rsid w:val="0051229E"/>
    <w:rsid w:val="00512809"/>
    <w:rsid w:val="00512F11"/>
    <w:rsid w:val="005133C7"/>
    <w:rsid w:val="00513502"/>
    <w:rsid w:val="005142D9"/>
    <w:rsid w:val="00514341"/>
    <w:rsid w:val="00514C15"/>
    <w:rsid w:val="00514E75"/>
    <w:rsid w:val="00515076"/>
    <w:rsid w:val="005150ED"/>
    <w:rsid w:val="00515450"/>
    <w:rsid w:val="005156EE"/>
    <w:rsid w:val="005158F1"/>
    <w:rsid w:val="00515CE0"/>
    <w:rsid w:val="00515E1D"/>
    <w:rsid w:val="00515E9A"/>
    <w:rsid w:val="00515F09"/>
    <w:rsid w:val="005165B2"/>
    <w:rsid w:val="0051660A"/>
    <w:rsid w:val="00516A54"/>
    <w:rsid w:val="00516CCD"/>
    <w:rsid w:val="005170F3"/>
    <w:rsid w:val="00517C2F"/>
    <w:rsid w:val="00517DD6"/>
    <w:rsid w:val="005201E1"/>
    <w:rsid w:val="00520733"/>
    <w:rsid w:val="00520945"/>
    <w:rsid w:val="00520965"/>
    <w:rsid w:val="005209F3"/>
    <w:rsid w:val="00520E7E"/>
    <w:rsid w:val="0052185F"/>
    <w:rsid w:val="00521BE6"/>
    <w:rsid w:val="00521DBC"/>
    <w:rsid w:val="00521E28"/>
    <w:rsid w:val="0052205B"/>
    <w:rsid w:val="00522084"/>
    <w:rsid w:val="005220B7"/>
    <w:rsid w:val="00522106"/>
    <w:rsid w:val="00522357"/>
    <w:rsid w:val="00522592"/>
    <w:rsid w:val="00522BEF"/>
    <w:rsid w:val="00523276"/>
    <w:rsid w:val="005234BE"/>
    <w:rsid w:val="005234E4"/>
    <w:rsid w:val="00523958"/>
    <w:rsid w:val="005239B8"/>
    <w:rsid w:val="00523BE8"/>
    <w:rsid w:val="00523D7C"/>
    <w:rsid w:val="00523FCE"/>
    <w:rsid w:val="0052414E"/>
    <w:rsid w:val="005248D9"/>
    <w:rsid w:val="005249CF"/>
    <w:rsid w:val="00524ACD"/>
    <w:rsid w:val="00524BEC"/>
    <w:rsid w:val="00524CA8"/>
    <w:rsid w:val="00524E12"/>
    <w:rsid w:val="00525110"/>
    <w:rsid w:val="0052511A"/>
    <w:rsid w:val="00525850"/>
    <w:rsid w:val="00525B0C"/>
    <w:rsid w:val="00525E90"/>
    <w:rsid w:val="00525F7F"/>
    <w:rsid w:val="005260A3"/>
    <w:rsid w:val="005268D4"/>
    <w:rsid w:val="00526ABC"/>
    <w:rsid w:val="00526BBD"/>
    <w:rsid w:val="00526C96"/>
    <w:rsid w:val="00526D98"/>
    <w:rsid w:val="00526E68"/>
    <w:rsid w:val="00526EBC"/>
    <w:rsid w:val="005270F2"/>
    <w:rsid w:val="00527190"/>
    <w:rsid w:val="0052719B"/>
    <w:rsid w:val="00527420"/>
    <w:rsid w:val="0052768D"/>
    <w:rsid w:val="005278D3"/>
    <w:rsid w:val="00527A76"/>
    <w:rsid w:val="00527D96"/>
    <w:rsid w:val="00530033"/>
    <w:rsid w:val="0053004F"/>
    <w:rsid w:val="00530337"/>
    <w:rsid w:val="005312C4"/>
    <w:rsid w:val="005314D4"/>
    <w:rsid w:val="005315C4"/>
    <w:rsid w:val="005320EA"/>
    <w:rsid w:val="00532399"/>
    <w:rsid w:val="00532A8C"/>
    <w:rsid w:val="00532A98"/>
    <w:rsid w:val="00532F9A"/>
    <w:rsid w:val="00533160"/>
    <w:rsid w:val="00533254"/>
    <w:rsid w:val="005335D3"/>
    <w:rsid w:val="0053365C"/>
    <w:rsid w:val="00533718"/>
    <w:rsid w:val="0053371C"/>
    <w:rsid w:val="00533DD6"/>
    <w:rsid w:val="00534212"/>
    <w:rsid w:val="00534402"/>
    <w:rsid w:val="005346A0"/>
    <w:rsid w:val="005349C8"/>
    <w:rsid w:val="00534A3C"/>
    <w:rsid w:val="00534AF4"/>
    <w:rsid w:val="00534C26"/>
    <w:rsid w:val="00535580"/>
    <w:rsid w:val="005357A3"/>
    <w:rsid w:val="00535D0F"/>
    <w:rsid w:val="0053619A"/>
    <w:rsid w:val="0053646A"/>
    <w:rsid w:val="005365BE"/>
    <w:rsid w:val="0053685B"/>
    <w:rsid w:val="005368E6"/>
    <w:rsid w:val="00536FDB"/>
    <w:rsid w:val="00537195"/>
    <w:rsid w:val="005378C2"/>
    <w:rsid w:val="00537A36"/>
    <w:rsid w:val="00537A3F"/>
    <w:rsid w:val="0054002F"/>
    <w:rsid w:val="00540E06"/>
    <w:rsid w:val="00540E1D"/>
    <w:rsid w:val="005411C6"/>
    <w:rsid w:val="00541944"/>
    <w:rsid w:val="005419EC"/>
    <w:rsid w:val="00541AC3"/>
    <w:rsid w:val="00541C2B"/>
    <w:rsid w:val="00542389"/>
    <w:rsid w:val="00542636"/>
    <w:rsid w:val="0054273E"/>
    <w:rsid w:val="00542CD8"/>
    <w:rsid w:val="00542E72"/>
    <w:rsid w:val="00542FC8"/>
    <w:rsid w:val="00543175"/>
    <w:rsid w:val="005432E2"/>
    <w:rsid w:val="00544460"/>
    <w:rsid w:val="00544663"/>
    <w:rsid w:val="00544907"/>
    <w:rsid w:val="00544949"/>
    <w:rsid w:val="00544B07"/>
    <w:rsid w:val="00545983"/>
    <w:rsid w:val="00545FE9"/>
    <w:rsid w:val="00546EF2"/>
    <w:rsid w:val="005470A5"/>
    <w:rsid w:val="0054726A"/>
    <w:rsid w:val="0054726D"/>
    <w:rsid w:val="00547460"/>
    <w:rsid w:val="005478EF"/>
    <w:rsid w:val="00547A6F"/>
    <w:rsid w:val="00547B04"/>
    <w:rsid w:val="00547F14"/>
    <w:rsid w:val="005504A6"/>
    <w:rsid w:val="005509B2"/>
    <w:rsid w:val="00550B08"/>
    <w:rsid w:val="005514D9"/>
    <w:rsid w:val="005517F4"/>
    <w:rsid w:val="00551EFD"/>
    <w:rsid w:val="0055252C"/>
    <w:rsid w:val="00552856"/>
    <w:rsid w:val="0055291C"/>
    <w:rsid w:val="00552966"/>
    <w:rsid w:val="00552DD1"/>
    <w:rsid w:val="00553317"/>
    <w:rsid w:val="00553622"/>
    <w:rsid w:val="005537B6"/>
    <w:rsid w:val="00553B10"/>
    <w:rsid w:val="00553D3C"/>
    <w:rsid w:val="00554032"/>
    <w:rsid w:val="00554342"/>
    <w:rsid w:val="00554513"/>
    <w:rsid w:val="00554615"/>
    <w:rsid w:val="0055517E"/>
    <w:rsid w:val="005553AC"/>
    <w:rsid w:val="00555853"/>
    <w:rsid w:val="00555C4E"/>
    <w:rsid w:val="00555CEE"/>
    <w:rsid w:val="005567D7"/>
    <w:rsid w:val="005571EE"/>
    <w:rsid w:val="00557275"/>
    <w:rsid w:val="00557A2D"/>
    <w:rsid w:val="005600D0"/>
    <w:rsid w:val="00560364"/>
    <w:rsid w:val="005605BD"/>
    <w:rsid w:val="00560634"/>
    <w:rsid w:val="0056078E"/>
    <w:rsid w:val="00560829"/>
    <w:rsid w:val="005609EA"/>
    <w:rsid w:val="00560A5C"/>
    <w:rsid w:val="00560FCD"/>
    <w:rsid w:val="005610E8"/>
    <w:rsid w:val="00561196"/>
    <w:rsid w:val="005617FB"/>
    <w:rsid w:val="00561811"/>
    <w:rsid w:val="00561853"/>
    <w:rsid w:val="00561A29"/>
    <w:rsid w:val="00561A54"/>
    <w:rsid w:val="00561D2E"/>
    <w:rsid w:val="0056220E"/>
    <w:rsid w:val="00562512"/>
    <w:rsid w:val="00562648"/>
    <w:rsid w:val="005629C8"/>
    <w:rsid w:val="00562CFD"/>
    <w:rsid w:val="0056303F"/>
    <w:rsid w:val="0056434A"/>
    <w:rsid w:val="005646F7"/>
    <w:rsid w:val="005648E3"/>
    <w:rsid w:val="00564B83"/>
    <w:rsid w:val="00564C15"/>
    <w:rsid w:val="00564EA3"/>
    <w:rsid w:val="0056544F"/>
    <w:rsid w:val="00565584"/>
    <w:rsid w:val="0056567F"/>
    <w:rsid w:val="005656BB"/>
    <w:rsid w:val="0056583C"/>
    <w:rsid w:val="00565918"/>
    <w:rsid w:val="00565AE1"/>
    <w:rsid w:val="00565BC7"/>
    <w:rsid w:val="00565BE5"/>
    <w:rsid w:val="00566014"/>
    <w:rsid w:val="0056648B"/>
    <w:rsid w:val="005664F3"/>
    <w:rsid w:val="005667B6"/>
    <w:rsid w:val="00566DAF"/>
    <w:rsid w:val="00567A7F"/>
    <w:rsid w:val="00567FA4"/>
    <w:rsid w:val="0057013A"/>
    <w:rsid w:val="00570A37"/>
    <w:rsid w:val="00570BBD"/>
    <w:rsid w:val="00570C7E"/>
    <w:rsid w:val="00570F16"/>
    <w:rsid w:val="005718E2"/>
    <w:rsid w:val="005720DF"/>
    <w:rsid w:val="005720E4"/>
    <w:rsid w:val="0057258A"/>
    <w:rsid w:val="00572852"/>
    <w:rsid w:val="00572D0B"/>
    <w:rsid w:val="00572E96"/>
    <w:rsid w:val="005733D2"/>
    <w:rsid w:val="0057377B"/>
    <w:rsid w:val="0057399B"/>
    <w:rsid w:val="00573A83"/>
    <w:rsid w:val="00574001"/>
    <w:rsid w:val="00574240"/>
    <w:rsid w:val="005748C9"/>
    <w:rsid w:val="00574BF3"/>
    <w:rsid w:val="00574DE2"/>
    <w:rsid w:val="00575068"/>
    <w:rsid w:val="00575178"/>
    <w:rsid w:val="0057622B"/>
    <w:rsid w:val="00576470"/>
    <w:rsid w:val="005770DE"/>
    <w:rsid w:val="005777E2"/>
    <w:rsid w:val="00577A87"/>
    <w:rsid w:val="00580372"/>
    <w:rsid w:val="00580975"/>
    <w:rsid w:val="00580C04"/>
    <w:rsid w:val="0058148B"/>
    <w:rsid w:val="00581833"/>
    <w:rsid w:val="00581C23"/>
    <w:rsid w:val="005821CB"/>
    <w:rsid w:val="00582260"/>
    <w:rsid w:val="00582332"/>
    <w:rsid w:val="00582630"/>
    <w:rsid w:val="00582789"/>
    <w:rsid w:val="005828C8"/>
    <w:rsid w:val="00582DF7"/>
    <w:rsid w:val="00582EB5"/>
    <w:rsid w:val="005830B1"/>
    <w:rsid w:val="00583124"/>
    <w:rsid w:val="005832BE"/>
    <w:rsid w:val="005832EA"/>
    <w:rsid w:val="0058357F"/>
    <w:rsid w:val="00583799"/>
    <w:rsid w:val="00583A11"/>
    <w:rsid w:val="00583EF9"/>
    <w:rsid w:val="00584135"/>
    <w:rsid w:val="00584637"/>
    <w:rsid w:val="00584643"/>
    <w:rsid w:val="005847B6"/>
    <w:rsid w:val="00584A22"/>
    <w:rsid w:val="00584C14"/>
    <w:rsid w:val="00584C35"/>
    <w:rsid w:val="00584E90"/>
    <w:rsid w:val="00585ACB"/>
    <w:rsid w:val="005862D9"/>
    <w:rsid w:val="005863C6"/>
    <w:rsid w:val="0058643E"/>
    <w:rsid w:val="00586D8F"/>
    <w:rsid w:val="00587109"/>
    <w:rsid w:val="005874D7"/>
    <w:rsid w:val="005877CC"/>
    <w:rsid w:val="0058785E"/>
    <w:rsid w:val="00587C67"/>
    <w:rsid w:val="00587EF7"/>
    <w:rsid w:val="0059066D"/>
    <w:rsid w:val="0059093A"/>
    <w:rsid w:val="00590E4B"/>
    <w:rsid w:val="005910AA"/>
    <w:rsid w:val="00591130"/>
    <w:rsid w:val="00591254"/>
    <w:rsid w:val="005917D4"/>
    <w:rsid w:val="0059197C"/>
    <w:rsid w:val="00591DD0"/>
    <w:rsid w:val="00591FDB"/>
    <w:rsid w:val="0059206C"/>
    <w:rsid w:val="005920E2"/>
    <w:rsid w:val="00592490"/>
    <w:rsid w:val="005925EE"/>
    <w:rsid w:val="0059279D"/>
    <w:rsid w:val="005927D9"/>
    <w:rsid w:val="0059280A"/>
    <w:rsid w:val="00592A50"/>
    <w:rsid w:val="00592B51"/>
    <w:rsid w:val="00592E09"/>
    <w:rsid w:val="00593C33"/>
    <w:rsid w:val="00593F07"/>
    <w:rsid w:val="0059412F"/>
    <w:rsid w:val="0059414E"/>
    <w:rsid w:val="005941BE"/>
    <w:rsid w:val="00594666"/>
    <w:rsid w:val="00594B8F"/>
    <w:rsid w:val="00594BFD"/>
    <w:rsid w:val="00594C38"/>
    <w:rsid w:val="00595551"/>
    <w:rsid w:val="0059626B"/>
    <w:rsid w:val="0059637B"/>
    <w:rsid w:val="005963C4"/>
    <w:rsid w:val="00596BCD"/>
    <w:rsid w:val="00596C41"/>
    <w:rsid w:val="00596EF3"/>
    <w:rsid w:val="00597291"/>
    <w:rsid w:val="005972F6"/>
    <w:rsid w:val="005979B7"/>
    <w:rsid w:val="00597E29"/>
    <w:rsid w:val="005A0127"/>
    <w:rsid w:val="005A04A1"/>
    <w:rsid w:val="005A08FA"/>
    <w:rsid w:val="005A0981"/>
    <w:rsid w:val="005A0CAF"/>
    <w:rsid w:val="005A0F51"/>
    <w:rsid w:val="005A1585"/>
    <w:rsid w:val="005A170D"/>
    <w:rsid w:val="005A1AFA"/>
    <w:rsid w:val="005A1FA4"/>
    <w:rsid w:val="005A22C3"/>
    <w:rsid w:val="005A2930"/>
    <w:rsid w:val="005A2CE6"/>
    <w:rsid w:val="005A3129"/>
    <w:rsid w:val="005A34BB"/>
    <w:rsid w:val="005A358E"/>
    <w:rsid w:val="005A39A2"/>
    <w:rsid w:val="005A42B3"/>
    <w:rsid w:val="005A42D3"/>
    <w:rsid w:val="005A45A6"/>
    <w:rsid w:val="005A4836"/>
    <w:rsid w:val="005A4978"/>
    <w:rsid w:val="005A4BD6"/>
    <w:rsid w:val="005A4EF5"/>
    <w:rsid w:val="005A53BC"/>
    <w:rsid w:val="005A579F"/>
    <w:rsid w:val="005A599F"/>
    <w:rsid w:val="005A5EA1"/>
    <w:rsid w:val="005A60D7"/>
    <w:rsid w:val="005A644B"/>
    <w:rsid w:val="005A684D"/>
    <w:rsid w:val="005A704E"/>
    <w:rsid w:val="005A73AA"/>
    <w:rsid w:val="005A79B0"/>
    <w:rsid w:val="005A7BA7"/>
    <w:rsid w:val="005B04CB"/>
    <w:rsid w:val="005B053D"/>
    <w:rsid w:val="005B08C5"/>
    <w:rsid w:val="005B0E50"/>
    <w:rsid w:val="005B0E5D"/>
    <w:rsid w:val="005B106F"/>
    <w:rsid w:val="005B12F5"/>
    <w:rsid w:val="005B16EC"/>
    <w:rsid w:val="005B176A"/>
    <w:rsid w:val="005B2061"/>
    <w:rsid w:val="005B2311"/>
    <w:rsid w:val="005B2D35"/>
    <w:rsid w:val="005B2ED5"/>
    <w:rsid w:val="005B30BA"/>
    <w:rsid w:val="005B3465"/>
    <w:rsid w:val="005B359D"/>
    <w:rsid w:val="005B39E5"/>
    <w:rsid w:val="005B3A64"/>
    <w:rsid w:val="005B3BF4"/>
    <w:rsid w:val="005B4555"/>
    <w:rsid w:val="005B45CD"/>
    <w:rsid w:val="005B4E2D"/>
    <w:rsid w:val="005B529B"/>
    <w:rsid w:val="005B5614"/>
    <w:rsid w:val="005B56D3"/>
    <w:rsid w:val="005B5D2E"/>
    <w:rsid w:val="005B6538"/>
    <w:rsid w:val="005B676A"/>
    <w:rsid w:val="005B6B2C"/>
    <w:rsid w:val="005B6DEA"/>
    <w:rsid w:val="005B7131"/>
    <w:rsid w:val="005B728C"/>
    <w:rsid w:val="005B735E"/>
    <w:rsid w:val="005B7548"/>
    <w:rsid w:val="005B75C9"/>
    <w:rsid w:val="005B7A15"/>
    <w:rsid w:val="005B7C03"/>
    <w:rsid w:val="005B7CC6"/>
    <w:rsid w:val="005C001D"/>
    <w:rsid w:val="005C07AA"/>
    <w:rsid w:val="005C0D94"/>
    <w:rsid w:val="005C0DBC"/>
    <w:rsid w:val="005C15F1"/>
    <w:rsid w:val="005C1CDC"/>
    <w:rsid w:val="005C1DBD"/>
    <w:rsid w:val="005C290C"/>
    <w:rsid w:val="005C2BCD"/>
    <w:rsid w:val="005C3240"/>
    <w:rsid w:val="005C325D"/>
    <w:rsid w:val="005C3309"/>
    <w:rsid w:val="005C355C"/>
    <w:rsid w:val="005C35FF"/>
    <w:rsid w:val="005C3CF5"/>
    <w:rsid w:val="005C41E1"/>
    <w:rsid w:val="005C4461"/>
    <w:rsid w:val="005C4AAA"/>
    <w:rsid w:val="005C4FA7"/>
    <w:rsid w:val="005C50BC"/>
    <w:rsid w:val="005C50CC"/>
    <w:rsid w:val="005C5129"/>
    <w:rsid w:val="005C5541"/>
    <w:rsid w:val="005C5B6A"/>
    <w:rsid w:val="005C66BA"/>
    <w:rsid w:val="005C6EF0"/>
    <w:rsid w:val="005C71B9"/>
    <w:rsid w:val="005C7206"/>
    <w:rsid w:val="005C7377"/>
    <w:rsid w:val="005C73BA"/>
    <w:rsid w:val="005C7B1F"/>
    <w:rsid w:val="005D0125"/>
    <w:rsid w:val="005D015A"/>
    <w:rsid w:val="005D0721"/>
    <w:rsid w:val="005D11BD"/>
    <w:rsid w:val="005D11E5"/>
    <w:rsid w:val="005D14C3"/>
    <w:rsid w:val="005D156A"/>
    <w:rsid w:val="005D20A1"/>
    <w:rsid w:val="005D23E6"/>
    <w:rsid w:val="005D24BC"/>
    <w:rsid w:val="005D26FF"/>
    <w:rsid w:val="005D28FC"/>
    <w:rsid w:val="005D37C4"/>
    <w:rsid w:val="005D3811"/>
    <w:rsid w:val="005D39C6"/>
    <w:rsid w:val="005D3CCF"/>
    <w:rsid w:val="005D4363"/>
    <w:rsid w:val="005D442E"/>
    <w:rsid w:val="005D463A"/>
    <w:rsid w:val="005D53BD"/>
    <w:rsid w:val="005D53FA"/>
    <w:rsid w:val="005D5494"/>
    <w:rsid w:val="005D55CC"/>
    <w:rsid w:val="005D5D5C"/>
    <w:rsid w:val="005D5F37"/>
    <w:rsid w:val="005D5FB5"/>
    <w:rsid w:val="005D6465"/>
    <w:rsid w:val="005D64F5"/>
    <w:rsid w:val="005D6B72"/>
    <w:rsid w:val="005D6E07"/>
    <w:rsid w:val="005D7148"/>
    <w:rsid w:val="005E025F"/>
    <w:rsid w:val="005E093C"/>
    <w:rsid w:val="005E0A66"/>
    <w:rsid w:val="005E0FD2"/>
    <w:rsid w:val="005E1064"/>
    <w:rsid w:val="005E1135"/>
    <w:rsid w:val="005E13D2"/>
    <w:rsid w:val="005E1449"/>
    <w:rsid w:val="005E19A5"/>
    <w:rsid w:val="005E1FB0"/>
    <w:rsid w:val="005E23B4"/>
    <w:rsid w:val="005E26E1"/>
    <w:rsid w:val="005E2C18"/>
    <w:rsid w:val="005E3099"/>
    <w:rsid w:val="005E317C"/>
    <w:rsid w:val="005E3349"/>
    <w:rsid w:val="005E34C1"/>
    <w:rsid w:val="005E34CF"/>
    <w:rsid w:val="005E393D"/>
    <w:rsid w:val="005E3F0A"/>
    <w:rsid w:val="005E3FA0"/>
    <w:rsid w:val="005E43C9"/>
    <w:rsid w:val="005E4B12"/>
    <w:rsid w:val="005E4BC0"/>
    <w:rsid w:val="005E4D8B"/>
    <w:rsid w:val="005E4DB9"/>
    <w:rsid w:val="005E4EB1"/>
    <w:rsid w:val="005E4F9A"/>
    <w:rsid w:val="005E54BE"/>
    <w:rsid w:val="005E55DF"/>
    <w:rsid w:val="005E56AC"/>
    <w:rsid w:val="005E5A76"/>
    <w:rsid w:val="005E60BD"/>
    <w:rsid w:val="005E65A9"/>
    <w:rsid w:val="005E68F3"/>
    <w:rsid w:val="005E6FE4"/>
    <w:rsid w:val="005E72E3"/>
    <w:rsid w:val="005E7496"/>
    <w:rsid w:val="005E74FF"/>
    <w:rsid w:val="005E7540"/>
    <w:rsid w:val="005F04D1"/>
    <w:rsid w:val="005F0B1A"/>
    <w:rsid w:val="005F17DD"/>
    <w:rsid w:val="005F18E0"/>
    <w:rsid w:val="005F1A70"/>
    <w:rsid w:val="005F1EFD"/>
    <w:rsid w:val="005F207C"/>
    <w:rsid w:val="005F22E7"/>
    <w:rsid w:val="005F2B5B"/>
    <w:rsid w:val="005F305C"/>
    <w:rsid w:val="005F319E"/>
    <w:rsid w:val="005F31A7"/>
    <w:rsid w:val="005F39B2"/>
    <w:rsid w:val="005F3B98"/>
    <w:rsid w:val="005F3BA8"/>
    <w:rsid w:val="005F3C0D"/>
    <w:rsid w:val="005F3EAD"/>
    <w:rsid w:val="005F494D"/>
    <w:rsid w:val="005F5176"/>
    <w:rsid w:val="005F525E"/>
    <w:rsid w:val="005F5887"/>
    <w:rsid w:val="005F5F3B"/>
    <w:rsid w:val="005F5F56"/>
    <w:rsid w:val="005F6104"/>
    <w:rsid w:val="005F6218"/>
    <w:rsid w:val="005F6501"/>
    <w:rsid w:val="005F753E"/>
    <w:rsid w:val="005F7662"/>
    <w:rsid w:val="005F7B78"/>
    <w:rsid w:val="006002F8"/>
    <w:rsid w:val="006003D6"/>
    <w:rsid w:val="0060050A"/>
    <w:rsid w:val="006005C3"/>
    <w:rsid w:val="00600761"/>
    <w:rsid w:val="00600A7D"/>
    <w:rsid w:val="00600D16"/>
    <w:rsid w:val="00600E1B"/>
    <w:rsid w:val="00600EA9"/>
    <w:rsid w:val="00600EEC"/>
    <w:rsid w:val="00600FC6"/>
    <w:rsid w:val="006012BB"/>
    <w:rsid w:val="0060188C"/>
    <w:rsid w:val="006019C9"/>
    <w:rsid w:val="00601BE9"/>
    <w:rsid w:val="00601C87"/>
    <w:rsid w:val="00601DBA"/>
    <w:rsid w:val="006025D9"/>
    <w:rsid w:val="00602B1C"/>
    <w:rsid w:val="00602DD3"/>
    <w:rsid w:val="00602F91"/>
    <w:rsid w:val="006031D4"/>
    <w:rsid w:val="0060322F"/>
    <w:rsid w:val="00603357"/>
    <w:rsid w:val="0060355F"/>
    <w:rsid w:val="00603680"/>
    <w:rsid w:val="00603829"/>
    <w:rsid w:val="00603A9E"/>
    <w:rsid w:val="00603B33"/>
    <w:rsid w:val="00603F32"/>
    <w:rsid w:val="0060470E"/>
    <w:rsid w:val="0060484C"/>
    <w:rsid w:val="006048CB"/>
    <w:rsid w:val="00604B5C"/>
    <w:rsid w:val="00604B70"/>
    <w:rsid w:val="00604D59"/>
    <w:rsid w:val="00605786"/>
    <w:rsid w:val="00605D0E"/>
    <w:rsid w:val="00605DB7"/>
    <w:rsid w:val="00605EA5"/>
    <w:rsid w:val="00605F3F"/>
    <w:rsid w:val="00605FA2"/>
    <w:rsid w:val="0060606B"/>
    <w:rsid w:val="006060FF"/>
    <w:rsid w:val="0060627D"/>
    <w:rsid w:val="006065E6"/>
    <w:rsid w:val="006066CF"/>
    <w:rsid w:val="00606B87"/>
    <w:rsid w:val="00607309"/>
    <w:rsid w:val="00607A2E"/>
    <w:rsid w:val="00607F94"/>
    <w:rsid w:val="00610129"/>
    <w:rsid w:val="00610365"/>
    <w:rsid w:val="00610447"/>
    <w:rsid w:val="0061095C"/>
    <w:rsid w:val="00610E8B"/>
    <w:rsid w:val="00610EBC"/>
    <w:rsid w:val="0061153B"/>
    <w:rsid w:val="006117AF"/>
    <w:rsid w:val="006118C5"/>
    <w:rsid w:val="00611B82"/>
    <w:rsid w:val="00611BDD"/>
    <w:rsid w:val="00611E3C"/>
    <w:rsid w:val="00611F2D"/>
    <w:rsid w:val="006124EA"/>
    <w:rsid w:val="00612C18"/>
    <w:rsid w:val="00613696"/>
    <w:rsid w:val="0061395F"/>
    <w:rsid w:val="00614577"/>
    <w:rsid w:val="006146C6"/>
    <w:rsid w:val="00614C1C"/>
    <w:rsid w:val="00614CE4"/>
    <w:rsid w:val="00614FBC"/>
    <w:rsid w:val="00614FF8"/>
    <w:rsid w:val="0061561C"/>
    <w:rsid w:val="00615976"/>
    <w:rsid w:val="00615992"/>
    <w:rsid w:val="0061606A"/>
    <w:rsid w:val="0061609A"/>
    <w:rsid w:val="006166A1"/>
    <w:rsid w:val="00616B28"/>
    <w:rsid w:val="0061774D"/>
    <w:rsid w:val="00617800"/>
    <w:rsid w:val="0061795A"/>
    <w:rsid w:val="006200C8"/>
    <w:rsid w:val="00620828"/>
    <w:rsid w:val="00620892"/>
    <w:rsid w:val="006209A7"/>
    <w:rsid w:val="00620A00"/>
    <w:rsid w:val="00620B76"/>
    <w:rsid w:val="00620FE9"/>
    <w:rsid w:val="006214FC"/>
    <w:rsid w:val="0062177F"/>
    <w:rsid w:val="00621845"/>
    <w:rsid w:val="006219E9"/>
    <w:rsid w:val="00621EBD"/>
    <w:rsid w:val="0062240A"/>
    <w:rsid w:val="0062255A"/>
    <w:rsid w:val="0062255F"/>
    <w:rsid w:val="00622CF3"/>
    <w:rsid w:val="00622D4F"/>
    <w:rsid w:val="006232FD"/>
    <w:rsid w:val="0062447C"/>
    <w:rsid w:val="0062465B"/>
    <w:rsid w:val="00624BA0"/>
    <w:rsid w:val="00624CE6"/>
    <w:rsid w:val="0062503B"/>
    <w:rsid w:val="006253F5"/>
    <w:rsid w:val="006254E6"/>
    <w:rsid w:val="006256E3"/>
    <w:rsid w:val="006260B4"/>
    <w:rsid w:val="0062676D"/>
    <w:rsid w:val="00626908"/>
    <w:rsid w:val="00626AB7"/>
    <w:rsid w:val="00626B79"/>
    <w:rsid w:val="00626B8E"/>
    <w:rsid w:val="00626BA4"/>
    <w:rsid w:val="00626F77"/>
    <w:rsid w:val="00627EB7"/>
    <w:rsid w:val="0063034C"/>
    <w:rsid w:val="006305EE"/>
    <w:rsid w:val="00630B5E"/>
    <w:rsid w:val="00630CB0"/>
    <w:rsid w:val="006312A0"/>
    <w:rsid w:val="00631657"/>
    <w:rsid w:val="006316F9"/>
    <w:rsid w:val="006317AB"/>
    <w:rsid w:val="0063184D"/>
    <w:rsid w:val="00631AB5"/>
    <w:rsid w:val="00632B9C"/>
    <w:rsid w:val="00632FF8"/>
    <w:rsid w:val="00633252"/>
    <w:rsid w:val="00633407"/>
    <w:rsid w:val="006334D2"/>
    <w:rsid w:val="006335C7"/>
    <w:rsid w:val="006341DB"/>
    <w:rsid w:val="0063451B"/>
    <w:rsid w:val="006345A6"/>
    <w:rsid w:val="0063478C"/>
    <w:rsid w:val="00634CB7"/>
    <w:rsid w:val="0063525F"/>
    <w:rsid w:val="006357B0"/>
    <w:rsid w:val="00635A12"/>
    <w:rsid w:val="00635B0C"/>
    <w:rsid w:val="00635CEF"/>
    <w:rsid w:val="00636526"/>
    <w:rsid w:val="00636BA4"/>
    <w:rsid w:val="00637691"/>
    <w:rsid w:val="00637A98"/>
    <w:rsid w:val="00637D5F"/>
    <w:rsid w:val="00637D6A"/>
    <w:rsid w:val="00637DEF"/>
    <w:rsid w:val="00640107"/>
    <w:rsid w:val="00640AC3"/>
    <w:rsid w:val="00640AC7"/>
    <w:rsid w:val="00640DE4"/>
    <w:rsid w:val="0064118F"/>
    <w:rsid w:val="00641279"/>
    <w:rsid w:val="006413D3"/>
    <w:rsid w:val="006413F5"/>
    <w:rsid w:val="00641539"/>
    <w:rsid w:val="0064162B"/>
    <w:rsid w:val="00641E97"/>
    <w:rsid w:val="00641FF2"/>
    <w:rsid w:val="0064244A"/>
    <w:rsid w:val="00642A77"/>
    <w:rsid w:val="00642B0F"/>
    <w:rsid w:val="0064307A"/>
    <w:rsid w:val="006430AA"/>
    <w:rsid w:val="00643257"/>
    <w:rsid w:val="0064327E"/>
    <w:rsid w:val="0064345E"/>
    <w:rsid w:val="00643878"/>
    <w:rsid w:val="006438A0"/>
    <w:rsid w:val="006439E8"/>
    <w:rsid w:val="00643CF7"/>
    <w:rsid w:val="00643E6A"/>
    <w:rsid w:val="00643F3E"/>
    <w:rsid w:val="0064474C"/>
    <w:rsid w:val="00644938"/>
    <w:rsid w:val="00644C8E"/>
    <w:rsid w:val="00644D5C"/>
    <w:rsid w:val="00645694"/>
    <w:rsid w:val="00645873"/>
    <w:rsid w:val="00645DE5"/>
    <w:rsid w:val="00645FDD"/>
    <w:rsid w:val="00646171"/>
    <w:rsid w:val="0064658B"/>
    <w:rsid w:val="00646B02"/>
    <w:rsid w:val="006474DD"/>
    <w:rsid w:val="00647838"/>
    <w:rsid w:val="00650829"/>
    <w:rsid w:val="00650C51"/>
    <w:rsid w:val="00650ECE"/>
    <w:rsid w:val="00651BA0"/>
    <w:rsid w:val="00651C97"/>
    <w:rsid w:val="00652398"/>
    <w:rsid w:val="006528FD"/>
    <w:rsid w:val="00652B3B"/>
    <w:rsid w:val="00652B41"/>
    <w:rsid w:val="00653663"/>
    <w:rsid w:val="00653748"/>
    <w:rsid w:val="006537DC"/>
    <w:rsid w:val="006538CC"/>
    <w:rsid w:val="00653C5E"/>
    <w:rsid w:val="00653E9B"/>
    <w:rsid w:val="006542C4"/>
    <w:rsid w:val="00654356"/>
    <w:rsid w:val="0065463B"/>
    <w:rsid w:val="006549FB"/>
    <w:rsid w:val="00654D2E"/>
    <w:rsid w:val="00654E81"/>
    <w:rsid w:val="00655040"/>
    <w:rsid w:val="00655638"/>
    <w:rsid w:val="006560D9"/>
    <w:rsid w:val="006564A0"/>
    <w:rsid w:val="00656F04"/>
    <w:rsid w:val="00657110"/>
    <w:rsid w:val="006576D6"/>
    <w:rsid w:val="00657F4F"/>
    <w:rsid w:val="00657F96"/>
    <w:rsid w:val="00657FFE"/>
    <w:rsid w:val="006605E7"/>
    <w:rsid w:val="006608A8"/>
    <w:rsid w:val="00661168"/>
    <w:rsid w:val="006611B6"/>
    <w:rsid w:val="006618A3"/>
    <w:rsid w:val="00661BC1"/>
    <w:rsid w:val="00661CDC"/>
    <w:rsid w:val="00661E00"/>
    <w:rsid w:val="00661F80"/>
    <w:rsid w:val="00662031"/>
    <w:rsid w:val="00662BBC"/>
    <w:rsid w:val="0066366B"/>
    <w:rsid w:val="00663745"/>
    <w:rsid w:val="006638D3"/>
    <w:rsid w:val="00663A80"/>
    <w:rsid w:val="00663D9E"/>
    <w:rsid w:val="006643FE"/>
    <w:rsid w:val="00664790"/>
    <w:rsid w:val="006647EF"/>
    <w:rsid w:val="00664806"/>
    <w:rsid w:val="006648A5"/>
    <w:rsid w:val="006648AD"/>
    <w:rsid w:val="006649FA"/>
    <w:rsid w:val="00664A84"/>
    <w:rsid w:val="00664F61"/>
    <w:rsid w:val="00664FCA"/>
    <w:rsid w:val="00665205"/>
    <w:rsid w:val="006652BB"/>
    <w:rsid w:val="00665629"/>
    <w:rsid w:val="00666186"/>
    <w:rsid w:val="00666500"/>
    <w:rsid w:val="0066650C"/>
    <w:rsid w:val="00666D7D"/>
    <w:rsid w:val="0066732D"/>
    <w:rsid w:val="00667883"/>
    <w:rsid w:val="00667904"/>
    <w:rsid w:val="0067003D"/>
    <w:rsid w:val="00670154"/>
    <w:rsid w:val="0067031D"/>
    <w:rsid w:val="00670CCD"/>
    <w:rsid w:val="00670EB8"/>
    <w:rsid w:val="00670EBF"/>
    <w:rsid w:val="00671359"/>
    <w:rsid w:val="0067151D"/>
    <w:rsid w:val="00671745"/>
    <w:rsid w:val="006719D4"/>
    <w:rsid w:val="00671A71"/>
    <w:rsid w:val="00671C92"/>
    <w:rsid w:val="00671FA9"/>
    <w:rsid w:val="00672144"/>
    <w:rsid w:val="00672195"/>
    <w:rsid w:val="006723BC"/>
    <w:rsid w:val="006723CF"/>
    <w:rsid w:val="00672877"/>
    <w:rsid w:val="00672965"/>
    <w:rsid w:val="006729ED"/>
    <w:rsid w:val="00672DA6"/>
    <w:rsid w:val="00672FC5"/>
    <w:rsid w:val="00673198"/>
    <w:rsid w:val="0067338A"/>
    <w:rsid w:val="00673660"/>
    <w:rsid w:val="00674475"/>
    <w:rsid w:val="0067450D"/>
    <w:rsid w:val="00674732"/>
    <w:rsid w:val="00674C66"/>
    <w:rsid w:val="00674DC1"/>
    <w:rsid w:val="00674F33"/>
    <w:rsid w:val="0067516F"/>
    <w:rsid w:val="00675669"/>
    <w:rsid w:val="006761AC"/>
    <w:rsid w:val="006763CC"/>
    <w:rsid w:val="00676A9C"/>
    <w:rsid w:val="00676E29"/>
    <w:rsid w:val="00677319"/>
    <w:rsid w:val="006776A4"/>
    <w:rsid w:val="00677882"/>
    <w:rsid w:val="00677C6A"/>
    <w:rsid w:val="00677F82"/>
    <w:rsid w:val="006801C3"/>
    <w:rsid w:val="00680219"/>
    <w:rsid w:val="00680373"/>
    <w:rsid w:val="00680918"/>
    <w:rsid w:val="00680A65"/>
    <w:rsid w:val="00681AA3"/>
    <w:rsid w:val="00681B6A"/>
    <w:rsid w:val="00681E09"/>
    <w:rsid w:val="00682012"/>
    <w:rsid w:val="0068213B"/>
    <w:rsid w:val="00682938"/>
    <w:rsid w:val="00682B3F"/>
    <w:rsid w:val="00682C25"/>
    <w:rsid w:val="00682EA7"/>
    <w:rsid w:val="00683544"/>
    <w:rsid w:val="0068377B"/>
    <w:rsid w:val="0068383B"/>
    <w:rsid w:val="00683F42"/>
    <w:rsid w:val="00684725"/>
    <w:rsid w:val="00684ED0"/>
    <w:rsid w:val="00684F2C"/>
    <w:rsid w:val="0068549B"/>
    <w:rsid w:val="00685799"/>
    <w:rsid w:val="00685D67"/>
    <w:rsid w:val="00685F53"/>
    <w:rsid w:val="006863FD"/>
    <w:rsid w:val="006864D4"/>
    <w:rsid w:val="006865DA"/>
    <w:rsid w:val="006866EF"/>
    <w:rsid w:val="00686A1A"/>
    <w:rsid w:val="00686A48"/>
    <w:rsid w:val="00686D7B"/>
    <w:rsid w:val="00687F01"/>
    <w:rsid w:val="00690716"/>
    <w:rsid w:val="00690890"/>
    <w:rsid w:val="00690980"/>
    <w:rsid w:val="00690E66"/>
    <w:rsid w:val="00691905"/>
    <w:rsid w:val="00691AB2"/>
    <w:rsid w:val="00691E36"/>
    <w:rsid w:val="00691FF4"/>
    <w:rsid w:val="0069205A"/>
    <w:rsid w:val="006922A9"/>
    <w:rsid w:val="006924F3"/>
    <w:rsid w:val="006927DC"/>
    <w:rsid w:val="00692B96"/>
    <w:rsid w:val="00692E3D"/>
    <w:rsid w:val="00693102"/>
    <w:rsid w:val="006932FD"/>
    <w:rsid w:val="00693C38"/>
    <w:rsid w:val="00693D3D"/>
    <w:rsid w:val="00694A18"/>
    <w:rsid w:val="00694B94"/>
    <w:rsid w:val="00694FB9"/>
    <w:rsid w:val="006955D4"/>
    <w:rsid w:val="0069599A"/>
    <w:rsid w:val="006961F3"/>
    <w:rsid w:val="00696472"/>
    <w:rsid w:val="006969CF"/>
    <w:rsid w:val="00696DA5"/>
    <w:rsid w:val="00696E3E"/>
    <w:rsid w:val="00697989"/>
    <w:rsid w:val="00697A92"/>
    <w:rsid w:val="00697AA1"/>
    <w:rsid w:val="00697BEE"/>
    <w:rsid w:val="00697D71"/>
    <w:rsid w:val="00697DB7"/>
    <w:rsid w:val="006A0148"/>
    <w:rsid w:val="006A06FD"/>
    <w:rsid w:val="006A0842"/>
    <w:rsid w:val="006A088A"/>
    <w:rsid w:val="006A0929"/>
    <w:rsid w:val="006A0AF7"/>
    <w:rsid w:val="006A0D02"/>
    <w:rsid w:val="006A0E1D"/>
    <w:rsid w:val="006A105D"/>
    <w:rsid w:val="006A10C2"/>
    <w:rsid w:val="006A1BF9"/>
    <w:rsid w:val="006A1D80"/>
    <w:rsid w:val="006A1EB2"/>
    <w:rsid w:val="006A1FB1"/>
    <w:rsid w:val="006A22CB"/>
    <w:rsid w:val="006A2468"/>
    <w:rsid w:val="006A2AB2"/>
    <w:rsid w:val="006A2FBC"/>
    <w:rsid w:val="006A2FDB"/>
    <w:rsid w:val="006A30BD"/>
    <w:rsid w:val="006A31F4"/>
    <w:rsid w:val="006A3451"/>
    <w:rsid w:val="006A3937"/>
    <w:rsid w:val="006A39AD"/>
    <w:rsid w:val="006A3A31"/>
    <w:rsid w:val="006A40C5"/>
    <w:rsid w:val="006A41C1"/>
    <w:rsid w:val="006A42C7"/>
    <w:rsid w:val="006A4B32"/>
    <w:rsid w:val="006A4D43"/>
    <w:rsid w:val="006A5577"/>
    <w:rsid w:val="006A560A"/>
    <w:rsid w:val="006A5711"/>
    <w:rsid w:val="006A59CC"/>
    <w:rsid w:val="006A5FF9"/>
    <w:rsid w:val="006A677B"/>
    <w:rsid w:val="006A67CC"/>
    <w:rsid w:val="006A6A42"/>
    <w:rsid w:val="006A6D1E"/>
    <w:rsid w:val="006A6D90"/>
    <w:rsid w:val="006A7250"/>
    <w:rsid w:val="006A7293"/>
    <w:rsid w:val="006A79CB"/>
    <w:rsid w:val="006A7A37"/>
    <w:rsid w:val="006A7BED"/>
    <w:rsid w:val="006A7D56"/>
    <w:rsid w:val="006A7F2C"/>
    <w:rsid w:val="006B001C"/>
    <w:rsid w:val="006B00A7"/>
    <w:rsid w:val="006B04A7"/>
    <w:rsid w:val="006B07BF"/>
    <w:rsid w:val="006B0962"/>
    <w:rsid w:val="006B0B34"/>
    <w:rsid w:val="006B1060"/>
    <w:rsid w:val="006B193B"/>
    <w:rsid w:val="006B1982"/>
    <w:rsid w:val="006B19B8"/>
    <w:rsid w:val="006B1EBC"/>
    <w:rsid w:val="006B29FA"/>
    <w:rsid w:val="006B2A79"/>
    <w:rsid w:val="006B2BEE"/>
    <w:rsid w:val="006B2CE9"/>
    <w:rsid w:val="006B3060"/>
    <w:rsid w:val="006B331C"/>
    <w:rsid w:val="006B3508"/>
    <w:rsid w:val="006B39A9"/>
    <w:rsid w:val="006B3B45"/>
    <w:rsid w:val="006B4291"/>
    <w:rsid w:val="006B4554"/>
    <w:rsid w:val="006B463F"/>
    <w:rsid w:val="006B4926"/>
    <w:rsid w:val="006B49DE"/>
    <w:rsid w:val="006B4DAC"/>
    <w:rsid w:val="006B4F8B"/>
    <w:rsid w:val="006B4FBF"/>
    <w:rsid w:val="006B5074"/>
    <w:rsid w:val="006B5481"/>
    <w:rsid w:val="006B5BF2"/>
    <w:rsid w:val="006B5D32"/>
    <w:rsid w:val="006B5FE8"/>
    <w:rsid w:val="006B60ED"/>
    <w:rsid w:val="006B6481"/>
    <w:rsid w:val="006B64A7"/>
    <w:rsid w:val="006B69DE"/>
    <w:rsid w:val="006B6F7B"/>
    <w:rsid w:val="006B7070"/>
    <w:rsid w:val="006B7454"/>
    <w:rsid w:val="006B75A8"/>
    <w:rsid w:val="006B7621"/>
    <w:rsid w:val="006B77D8"/>
    <w:rsid w:val="006B7BCF"/>
    <w:rsid w:val="006B7D91"/>
    <w:rsid w:val="006C06F1"/>
    <w:rsid w:val="006C077B"/>
    <w:rsid w:val="006C0851"/>
    <w:rsid w:val="006C0883"/>
    <w:rsid w:val="006C08C3"/>
    <w:rsid w:val="006C0AC9"/>
    <w:rsid w:val="006C11D6"/>
    <w:rsid w:val="006C1690"/>
    <w:rsid w:val="006C1D1F"/>
    <w:rsid w:val="006C1DAC"/>
    <w:rsid w:val="006C2671"/>
    <w:rsid w:val="006C3092"/>
    <w:rsid w:val="006C36B4"/>
    <w:rsid w:val="006C3826"/>
    <w:rsid w:val="006C3A89"/>
    <w:rsid w:val="006C3AB0"/>
    <w:rsid w:val="006C4341"/>
    <w:rsid w:val="006C4406"/>
    <w:rsid w:val="006C452C"/>
    <w:rsid w:val="006C45E4"/>
    <w:rsid w:val="006C471C"/>
    <w:rsid w:val="006C482C"/>
    <w:rsid w:val="006C4892"/>
    <w:rsid w:val="006C4942"/>
    <w:rsid w:val="006C4ADA"/>
    <w:rsid w:val="006C4C58"/>
    <w:rsid w:val="006C4FEE"/>
    <w:rsid w:val="006C56A0"/>
    <w:rsid w:val="006C5724"/>
    <w:rsid w:val="006C5A0F"/>
    <w:rsid w:val="006C5FAF"/>
    <w:rsid w:val="006C5FE8"/>
    <w:rsid w:val="006C6147"/>
    <w:rsid w:val="006C667D"/>
    <w:rsid w:val="006C6B19"/>
    <w:rsid w:val="006C6DEB"/>
    <w:rsid w:val="006C724F"/>
    <w:rsid w:val="006C7442"/>
    <w:rsid w:val="006C79B7"/>
    <w:rsid w:val="006C7AB9"/>
    <w:rsid w:val="006C7BBF"/>
    <w:rsid w:val="006C7F5C"/>
    <w:rsid w:val="006C7F72"/>
    <w:rsid w:val="006D0229"/>
    <w:rsid w:val="006D028B"/>
    <w:rsid w:val="006D03C7"/>
    <w:rsid w:val="006D0C5E"/>
    <w:rsid w:val="006D0D50"/>
    <w:rsid w:val="006D19C0"/>
    <w:rsid w:val="006D1AEE"/>
    <w:rsid w:val="006D2B77"/>
    <w:rsid w:val="006D32B8"/>
    <w:rsid w:val="006D330E"/>
    <w:rsid w:val="006D3391"/>
    <w:rsid w:val="006D3627"/>
    <w:rsid w:val="006D37FE"/>
    <w:rsid w:val="006D4148"/>
    <w:rsid w:val="006D428F"/>
    <w:rsid w:val="006D4862"/>
    <w:rsid w:val="006D4C28"/>
    <w:rsid w:val="006D53F6"/>
    <w:rsid w:val="006D559A"/>
    <w:rsid w:val="006D5AA5"/>
    <w:rsid w:val="006D5D9D"/>
    <w:rsid w:val="006D5E39"/>
    <w:rsid w:val="006D6480"/>
    <w:rsid w:val="006D64B2"/>
    <w:rsid w:val="006D65F9"/>
    <w:rsid w:val="006D67AD"/>
    <w:rsid w:val="006D6968"/>
    <w:rsid w:val="006D6B14"/>
    <w:rsid w:val="006D6C4D"/>
    <w:rsid w:val="006D6F18"/>
    <w:rsid w:val="006D6FF7"/>
    <w:rsid w:val="006E01C8"/>
    <w:rsid w:val="006E0345"/>
    <w:rsid w:val="006E0465"/>
    <w:rsid w:val="006E0A8E"/>
    <w:rsid w:val="006E17D4"/>
    <w:rsid w:val="006E211A"/>
    <w:rsid w:val="006E25EB"/>
    <w:rsid w:val="006E2B98"/>
    <w:rsid w:val="006E2D0A"/>
    <w:rsid w:val="006E3217"/>
    <w:rsid w:val="006E326D"/>
    <w:rsid w:val="006E330A"/>
    <w:rsid w:val="006E3AFA"/>
    <w:rsid w:val="006E3E3F"/>
    <w:rsid w:val="006E3E4A"/>
    <w:rsid w:val="006E4098"/>
    <w:rsid w:val="006E40AC"/>
    <w:rsid w:val="006E45F5"/>
    <w:rsid w:val="006E4772"/>
    <w:rsid w:val="006E4A61"/>
    <w:rsid w:val="006E53F6"/>
    <w:rsid w:val="006E540D"/>
    <w:rsid w:val="006E56BE"/>
    <w:rsid w:val="006E5876"/>
    <w:rsid w:val="006E5A7D"/>
    <w:rsid w:val="006E5AB4"/>
    <w:rsid w:val="006E5F89"/>
    <w:rsid w:val="006E6011"/>
    <w:rsid w:val="006E612D"/>
    <w:rsid w:val="006E61B9"/>
    <w:rsid w:val="006E6939"/>
    <w:rsid w:val="006E69ED"/>
    <w:rsid w:val="006E6C72"/>
    <w:rsid w:val="006E6E8C"/>
    <w:rsid w:val="006E726E"/>
    <w:rsid w:val="006E7BD8"/>
    <w:rsid w:val="006E7E73"/>
    <w:rsid w:val="006E7ED3"/>
    <w:rsid w:val="006E7FF8"/>
    <w:rsid w:val="006F0652"/>
    <w:rsid w:val="006F0CF8"/>
    <w:rsid w:val="006F0F34"/>
    <w:rsid w:val="006F0FD1"/>
    <w:rsid w:val="006F1837"/>
    <w:rsid w:val="006F25F4"/>
    <w:rsid w:val="006F286F"/>
    <w:rsid w:val="006F29EA"/>
    <w:rsid w:val="006F29FE"/>
    <w:rsid w:val="006F2D58"/>
    <w:rsid w:val="006F2E91"/>
    <w:rsid w:val="006F3278"/>
    <w:rsid w:val="006F37BD"/>
    <w:rsid w:val="006F3E61"/>
    <w:rsid w:val="006F3F14"/>
    <w:rsid w:val="006F3F7C"/>
    <w:rsid w:val="006F4376"/>
    <w:rsid w:val="006F45A5"/>
    <w:rsid w:val="006F4B37"/>
    <w:rsid w:val="006F5178"/>
    <w:rsid w:val="006F5629"/>
    <w:rsid w:val="006F57CB"/>
    <w:rsid w:val="006F5A5F"/>
    <w:rsid w:val="006F5BCE"/>
    <w:rsid w:val="006F60CA"/>
    <w:rsid w:val="006F6363"/>
    <w:rsid w:val="006F63B6"/>
    <w:rsid w:val="006F66E1"/>
    <w:rsid w:val="006F6B4C"/>
    <w:rsid w:val="006F6BFD"/>
    <w:rsid w:val="006F7082"/>
    <w:rsid w:val="006F72B2"/>
    <w:rsid w:val="006F7B88"/>
    <w:rsid w:val="00700181"/>
    <w:rsid w:val="00700CEA"/>
    <w:rsid w:val="00700D0A"/>
    <w:rsid w:val="00700EE8"/>
    <w:rsid w:val="00701047"/>
    <w:rsid w:val="00701603"/>
    <w:rsid w:val="0070187B"/>
    <w:rsid w:val="00701B2A"/>
    <w:rsid w:val="00702063"/>
    <w:rsid w:val="007020C0"/>
    <w:rsid w:val="007020FB"/>
    <w:rsid w:val="0070260A"/>
    <w:rsid w:val="00702C7D"/>
    <w:rsid w:val="00702FD0"/>
    <w:rsid w:val="007032D7"/>
    <w:rsid w:val="007033AD"/>
    <w:rsid w:val="007039FD"/>
    <w:rsid w:val="00703DC1"/>
    <w:rsid w:val="007041E1"/>
    <w:rsid w:val="007044E3"/>
    <w:rsid w:val="00704617"/>
    <w:rsid w:val="00704717"/>
    <w:rsid w:val="0070479A"/>
    <w:rsid w:val="00704CAB"/>
    <w:rsid w:val="00704D15"/>
    <w:rsid w:val="00704F09"/>
    <w:rsid w:val="00705204"/>
    <w:rsid w:val="00705921"/>
    <w:rsid w:val="007059E3"/>
    <w:rsid w:val="00705A99"/>
    <w:rsid w:val="00705B8F"/>
    <w:rsid w:val="00705BA0"/>
    <w:rsid w:val="00705BCA"/>
    <w:rsid w:val="007060BA"/>
    <w:rsid w:val="00706147"/>
    <w:rsid w:val="0070633C"/>
    <w:rsid w:val="007064DC"/>
    <w:rsid w:val="00706527"/>
    <w:rsid w:val="00706726"/>
    <w:rsid w:val="007067FC"/>
    <w:rsid w:val="00706830"/>
    <w:rsid w:val="00706916"/>
    <w:rsid w:val="007069A1"/>
    <w:rsid w:val="00706A5B"/>
    <w:rsid w:val="0070711E"/>
    <w:rsid w:val="0071066E"/>
    <w:rsid w:val="0071069E"/>
    <w:rsid w:val="00710A6A"/>
    <w:rsid w:val="00710DD5"/>
    <w:rsid w:val="007111CC"/>
    <w:rsid w:val="007116FD"/>
    <w:rsid w:val="00711881"/>
    <w:rsid w:val="007118C3"/>
    <w:rsid w:val="00711C20"/>
    <w:rsid w:val="00711DB6"/>
    <w:rsid w:val="007120C7"/>
    <w:rsid w:val="00712670"/>
    <w:rsid w:val="00712E8C"/>
    <w:rsid w:val="0071310A"/>
    <w:rsid w:val="00713C8F"/>
    <w:rsid w:val="00713DC4"/>
    <w:rsid w:val="00714809"/>
    <w:rsid w:val="0071484A"/>
    <w:rsid w:val="00714878"/>
    <w:rsid w:val="007148C1"/>
    <w:rsid w:val="00714D9F"/>
    <w:rsid w:val="007157EE"/>
    <w:rsid w:val="00715CD8"/>
    <w:rsid w:val="00715CD9"/>
    <w:rsid w:val="00715F32"/>
    <w:rsid w:val="0071618F"/>
    <w:rsid w:val="007161C7"/>
    <w:rsid w:val="007164DF"/>
    <w:rsid w:val="007166F7"/>
    <w:rsid w:val="0071686B"/>
    <w:rsid w:val="00716DBE"/>
    <w:rsid w:val="00716EE5"/>
    <w:rsid w:val="00717402"/>
    <w:rsid w:val="0071773F"/>
    <w:rsid w:val="00717864"/>
    <w:rsid w:val="0072094E"/>
    <w:rsid w:val="00720B33"/>
    <w:rsid w:val="00720D21"/>
    <w:rsid w:val="0072101B"/>
    <w:rsid w:val="0072126E"/>
    <w:rsid w:val="0072166B"/>
    <w:rsid w:val="00721C91"/>
    <w:rsid w:val="00721E67"/>
    <w:rsid w:val="007232E2"/>
    <w:rsid w:val="0072367A"/>
    <w:rsid w:val="0072372C"/>
    <w:rsid w:val="00723AF1"/>
    <w:rsid w:val="00723C4E"/>
    <w:rsid w:val="007240A3"/>
    <w:rsid w:val="0072499D"/>
    <w:rsid w:val="00724BEF"/>
    <w:rsid w:val="00724BFE"/>
    <w:rsid w:val="0072515A"/>
    <w:rsid w:val="00725585"/>
    <w:rsid w:val="00725EFC"/>
    <w:rsid w:val="007261E2"/>
    <w:rsid w:val="00726229"/>
    <w:rsid w:val="0072622B"/>
    <w:rsid w:val="00726684"/>
    <w:rsid w:val="00726CA2"/>
    <w:rsid w:val="007270F9"/>
    <w:rsid w:val="007273F1"/>
    <w:rsid w:val="00727519"/>
    <w:rsid w:val="00727740"/>
    <w:rsid w:val="007279A3"/>
    <w:rsid w:val="00727D69"/>
    <w:rsid w:val="00727D88"/>
    <w:rsid w:val="00727F81"/>
    <w:rsid w:val="00730120"/>
    <w:rsid w:val="00730982"/>
    <w:rsid w:val="00730D35"/>
    <w:rsid w:val="00730FD4"/>
    <w:rsid w:val="00731515"/>
    <w:rsid w:val="00731837"/>
    <w:rsid w:val="007319ED"/>
    <w:rsid w:val="00731BB9"/>
    <w:rsid w:val="00731C14"/>
    <w:rsid w:val="00731D24"/>
    <w:rsid w:val="007321A3"/>
    <w:rsid w:val="00732211"/>
    <w:rsid w:val="0073264B"/>
    <w:rsid w:val="00732DC6"/>
    <w:rsid w:val="00733065"/>
    <w:rsid w:val="007334BE"/>
    <w:rsid w:val="007339C7"/>
    <w:rsid w:val="00733C39"/>
    <w:rsid w:val="00733CDE"/>
    <w:rsid w:val="007340C3"/>
    <w:rsid w:val="007347A7"/>
    <w:rsid w:val="007353C1"/>
    <w:rsid w:val="0073565A"/>
    <w:rsid w:val="00735717"/>
    <w:rsid w:val="00735A26"/>
    <w:rsid w:val="00735A3F"/>
    <w:rsid w:val="00735A73"/>
    <w:rsid w:val="00735C12"/>
    <w:rsid w:val="00735DA3"/>
    <w:rsid w:val="007360B5"/>
    <w:rsid w:val="00736B73"/>
    <w:rsid w:val="00736E70"/>
    <w:rsid w:val="00736E80"/>
    <w:rsid w:val="007373CF"/>
    <w:rsid w:val="00737679"/>
    <w:rsid w:val="00737AA4"/>
    <w:rsid w:val="00737FB8"/>
    <w:rsid w:val="00740215"/>
    <w:rsid w:val="00740336"/>
    <w:rsid w:val="00740C1D"/>
    <w:rsid w:val="007415DA"/>
    <w:rsid w:val="007418D5"/>
    <w:rsid w:val="00741A6A"/>
    <w:rsid w:val="00741EEC"/>
    <w:rsid w:val="0074220B"/>
    <w:rsid w:val="007429D4"/>
    <w:rsid w:val="00742E78"/>
    <w:rsid w:val="007433D5"/>
    <w:rsid w:val="0074342F"/>
    <w:rsid w:val="0074355A"/>
    <w:rsid w:val="00743585"/>
    <w:rsid w:val="00743B6F"/>
    <w:rsid w:val="00743FAB"/>
    <w:rsid w:val="00744432"/>
    <w:rsid w:val="007444B7"/>
    <w:rsid w:val="007447CB"/>
    <w:rsid w:val="00744D9B"/>
    <w:rsid w:val="0074580D"/>
    <w:rsid w:val="00745C22"/>
    <w:rsid w:val="00745EA0"/>
    <w:rsid w:val="00746933"/>
    <w:rsid w:val="00746B59"/>
    <w:rsid w:val="00746BEF"/>
    <w:rsid w:val="00746FBE"/>
    <w:rsid w:val="007473B3"/>
    <w:rsid w:val="007474CA"/>
    <w:rsid w:val="007475ED"/>
    <w:rsid w:val="0074797E"/>
    <w:rsid w:val="00750178"/>
    <w:rsid w:val="00750283"/>
    <w:rsid w:val="007505EB"/>
    <w:rsid w:val="00750668"/>
    <w:rsid w:val="00750829"/>
    <w:rsid w:val="0075090A"/>
    <w:rsid w:val="00750D30"/>
    <w:rsid w:val="00751196"/>
    <w:rsid w:val="00751384"/>
    <w:rsid w:val="00751501"/>
    <w:rsid w:val="007516E8"/>
    <w:rsid w:val="007517B0"/>
    <w:rsid w:val="00751A02"/>
    <w:rsid w:val="00751E27"/>
    <w:rsid w:val="0075202B"/>
    <w:rsid w:val="00752277"/>
    <w:rsid w:val="00752530"/>
    <w:rsid w:val="00752A00"/>
    <w:rsid w:val="00752AA1"/>
    <w:rsid w:val="00752B9D"/>
    <w:rsid w:val="00752E85"/>
    <w:rsid w:val="00753704"/>
    <w:rsid w:val="00753B87"/>
    <w:rsid w:val="00753CBD"/>
    <w:rsid w:val="0075406E"/>
    <w:rsid w:val="00754E80"/>
    <w:rsid w:val="007557B5"/>
    <w:rsid w:val="00755DC0"/>
    <w:rsid w:val="00755F05"/>
    <w:rsid w:val="007566B5"/>
    <w:rsid w:val="007566E5"/>
    <w:rsid w:val="00756D75"/>
    <w:rsid w:val="007570C1"/>
    <w:rsid w:val="0075716D"/>
    <w:rsid w:val="00757AF2"/>
    <w:rsid w:val="00757BC9"/>
    <w:rsid w:val="007601FA"/>
    <w:rsid w:val="00760381"/>
    <w:rsid w:val="007604F5"/>
    <w:rsid w:val="0076089D"/>
    <w:rsid w:val="007608D2"/>
    <w:rsid w:val="00760B9E"/>
    <w:rsid w:val="00760BE1"/>
    <w:rsid w:val="00761219"/>
    <w:rsid w:val="0076135C"/>
    <w:rsid w:val="00761789"/>
    <w:rsid w:val="0076179B"/>
    <w:rsid w:val="007620C5"/>
    <w:rsid w:val="007628D3"/>
    <w:rsid w:val="00762AEC"/>
    <w:rsid w:val="00762E9F"/>
    <w:rsid w:val="00763386"/>
    <w:rsid w:val="007634D5"/>
    <w:rsid w:val="00763A3B"/>
    <w:rsid w:val="00763C14"/>
    <w:rsid w:val="00763FEC"/>
    <w:rsid w:val="00764616"/>
    <w:rsid w:val="00764B2B"/>
    <w:rsid w:val="00764D23"/>
    <w:rsid w:val="00764EF7"/>
    <w:rsid w:val="00765814"/>
    <w:rsid w:val="00765B8A"/>
    <w:rsid w:val="007662DA"/>
    <w:rsid w:val="00766322"/>
    <w:rsid w:val="007667BF"/>
    <w:rsid w:val="00766A1D"/>
    <w:rsid w:val="00767009"/>
    <w:rsid w:val="00767099"/>
    <w:rsid w:val="007670A5"/>
    <w:rsid w:val="007671B6"/>
    <w:rsid w:val="00767316"/>
    <w:rsid w:val="0076749D"/>
    <w:rsid w:val="00767681"/>
    <w:rsid w:val="00767A38"/>
    <w:rsid w:val="00767E8E"/>
    <w:rsid w:val="00767FD0"/>
    <w:rsid w:val="007701F0"/>
    <w:rsid w:val="00770A31"/>
    <w:rsid w:val="00770A7C"/>
    <w:rsid w:val="00770EAB"/>
    <w:rsid w:val="00771237"/>
    <w:rsid w:val="007712E0"/>
    <w:rsid w:val="00771463"/>
    <w:rsid w:val="0077153E"/>
    <w:rsid w:val="007715C0"/>
    <w:rsid w:val="00772085"/>
    <w:rsid w:val="00772611"/>
    <w:rsid w:val="00772E79"/>
    <w:rsid w:val="00772E7B"/>
    <w:rsid w:val="00772FC8"/>
    <w:rsid w:val="00773146"/>
    <w:rsid w:val="007734AB"/>
    <w:rsid w:val="007735D2"/>
    <w:rsid w:val="007743CB"/>
    <w:rsid w:val="0077450E"/>
    <w:rsid w:val="00774652"/>
    <w:rsid w:val="00774815"/>
    <w:rsid w:val="00774D3B"/>
    <w:rsid w:val="00774D87"/>
    <w:rsid w:val="0077534A"/>
    <w:rsid w:val="00775EC0"/>
    <w:rsid w:val="00775F36"/>
    <w:rsid w:val="00775FD1"/>
    <w:rsid w:val="00776536"/>
    <w:rsid w:val="0077656A"/>
    <w:rsid w:val="007765BE"/>
    <w:rsid w:val="00776A8A"/>
    <w:rsid w:val="00776C9D"/>
    <w:rsid w:val="00776F5B"/>
    <w:rsid w:val="007772CD"/>
    <w:rsid w:val="00777644"/>
    <w:rsid w:val="00777AD6"/>
    <w:rsid w:val="0078077B"/>
    <w:rsid w:val="00780802"/>
    <w:rsid w:val="00780A45"/>
    <w:rsid w:val="00780ABF"/>
    <w:rsid w:val="00781AA9"/>
    <w:rsid w:val="00781B4B"/>
    <w:rsid w:val="00781DF9"/>
    <w:rsid w:val="00781EFA"/>
    <w:rsid w:val="007821B6"/>
    <w:rsid w:val="007825D7"/>
    <w:rsid w:val="00782F88"/>
    <w:rsid w:val="00783497"/>
    <w:rsid w:val="00783518"/>
    <w:rsid w:val="007836B1"/>
    <w:rsid w:val="00783856"/>
    <w:rsid w:val="0078390D"/>
    <w:rsid w:val="00783A59"/>
    <w:rsid w:val="00783D07"/>
    <w:rsid w:val="00783DEC"/>
    <w:rsid w:val="007842D1"/>
    <w:rsid w:val="00784704"/>
    <w:rsid w:val="00784AC3"/>
    <w:rsid w:val="00784AD2"/>
    <w:rsid w:val="00784B5E"/>
    <w:rsid w:val="00784DA7"/>
    <w:rsid w:val="00784E1F"/>
    <w:rsid w:val="00784EFA"/>
    <w:rsid w:val="00785A41"/>
    <w:rsid w:val="00785E1A"/>
    <w:rsid w:val="0078615B"/>
    <w:rsid w:val="007870E4"/>
    <w:rsid w:val="007875A9"/>
    <w:rsid w:val="00787BB8"/>
    <w:rsid w:val="00790353"/>
    <w:rsid w:val="007904E6"/>
    <w:rsid w:val="007905CA"/>
    <w:rsid w:val="007909FD"/>
    <w:rsid w:val="0079116C"/>
    <w:rsid w:val="007916B5"/>
    <w:rsid w:val="00791B3E"/>
    <w:rsid w:val="00791D8D"/>
    <w:rsid w:val="00791E24"/>
    <w:rsid w:val="007929AF"/>
    <w:rsid w:val="00793289"/>
    <w:rsid w:val="007932DC"/>
    <w:rsid w:val="007934F7"/>
    <w:rsid w:val="00793A97"/>
    <w:rsid w:val="00793AEE"/>
    <w:rsid w:val="00793E10"/>
    <w:rsid w:val="007943AF"/>
    <w:rsid w:val="007944F9"/>
    <w:rsid w:val="007947A1"/>
    <w:rsid w:val="0079484D"/>
    <w:rsid w:val="00794D18"/>
    <w:rsid w:val="00794D45"/>
    <w:rsid w:val="007955F0"/>
    <w:rsid w:val="00795C3C"/>
    <w:rsid w:val="007962CE"/>
    <w:rsid w:val="007962E0"/>
    <w:rsid w:val="007963FD"/>
    <w:rsid w:val="0079682E"/>
    <w:rsid w:val="00796F85"/>
    <w:rsid w:val="00797954"/>
    <w:rsid w:val="00797CDE"/>
    <w:rsid w:val="00797E29"/>
    <w:rsid w:val="00797F63"/>
    <w:rsid w:val="007A0ED2"/>
    <w:rsid w:val="007A1CD9"/>
    <w:rsid w:val="007A1D30"/>
    <w:rsid w:val="007A211F"/>
    <w:rsid w:val="007A2C07"/>
    <w:rsid w:val="007A390F"/>
    <w:rsid w:val="007A39B8"/>
    <w:rsid w:val="007A3FBE"/>
    <w:rsid w:val="007A4441"/>
    <w:rsid w:val="007A468E"/>
    <w:rsid w:val="007A48EF"/>
    <w:rsid w:val="007A4A7A"/>
    <w:rsid w:val="007A4B74"/>
    <w:rsid w:val="007A545F"/>
    <w:rsid w:val="007A5866"/>
    <w:rsid w:val="007A5C35"/>
    <w:rsid w:val="007A67B8"/>
    <w:rsid w:val="007A6BB4"/>
    <w:rsid w:val="007A76CE"/>
    <w:rsid w:val="007A787C"/>
    <w:rsid w:val="007A78EE"/>
    <w:rsid w:val="007A7F52"/>
    <w:rsid w:val="007A7F71"/>
    <w:rsid w:val="007A7FA4"/>
    <w:rsid w:val="007B00DC"/>
    <w:rsid w:val="007B09A4"/>
    <w:rsid w:val="007B0B9E"/>
    <w:rsid w:val="007B17C7"/>
    <w:rsid w:val="007B17DC"/>
    <w:rsid w:val="007B1C88"/>
    <w:rsid w:val="007B1D4E"/>
    <w:rsid w:val="007B1F62"/>
    <w:rsid w:val="007B2005"/>
    <w:rsid w:val="007B2351"/>
    <w:rsid w:val="007B23EB"/>
    <w:rsid w:val="007B2433"/>
    <w:rsid w:val="007B2445"/>
    <w:rsid w:val="007B2785"/>
    <w:rsid w:val="007B2825"/>
    <w:rsid w:val="007B290B"/>
    <w:rsid w:val="007B2C19"/>
    <w:rsid w:val="007B32BF"/>
    <w:rsid w:val="007B395E"/>
    <w:rsid w:val="007B3BEA"/>
    <w:rsid w:val="007B3C03"/>
    <w:rsid w:val="007B41DF"/>
    <w:rsid w:val="007B43CD"/>
    <w:rsid w:val="007B4441"/>
    <w:rsid w:val="007B45D9"/>
    <w:rsid w:val="007B4AB6"/>
    <w:rsid w:val="007B4DB2"/>
    <w:rsid w:val="007B4F44"/>
    <w:rsid w:val="007B5155"/>
    <w:rsid w:val="007B51F1"/>
    <w:rsid w:val="007B54D7"/>
    <w:rsid w:val="007B57C1"/>
    <w:rsid w:val="007B5849"/>
    <w:rsid w:val="007B5885"/>
    <w:rsid w:val="007B5A74"/>
    <w:rsid w:val="007B6271"/>
    <w:rsid w:val="007B649A"/>
    <w:rsid w:val="007B6628"/>
    <w:rsid w:val="007B6B71"/>
    <w:rsid w:val="007B6EEC"/>
    <w:rsid w:val="007B6F20"/>
    <w:rsid w:val="007B716F"/>
    <w:rsid w:val="007B7338"/>
    <w:rsid w:val="007B73D4"/>
    <w:rsid w:val="007B76AB"/>
    <w:rsid w:val="007B7AC1"/>
    <w:rsid w:val="007B7C70"/>
    <w:rsid w:val="007B7C92"/>
    <w:rsid w:val="007B7CCE"/>
    <w:rsid w:val="007C0374"/>
    <w:rsid w:val="007C04EE"/>
    <w:rsid w:val="007C09A4"/>
    <w:rsid w:val="007C13C8"/>
    <w:rsid w:val="007C150A"/>
    <w:rsid w:val="007C17EF"/>
    <w:rsid w:val="007C1862"/>
    <w:rsid w:val="007C1A18"/>
    <w:rsid w:val="007C1B6E"/>
    <w:rsid w:val="007C22B8"/>
    <w:rsid w:val="007C23FE"/>
    <w:rsid w:val="007C24B7"/>
    <w:rsid w:val="007C27C7"/>
    <w:rsid w:val="007C2D0A"/>
    <w:rsid w:val="007C3446"/>
    <w:rsid w:val="007C3C16"/>
    <w:rsid w:val="007C3D28"/>
    <w:rsid w:val="007C4077"/>
    <w:rsid w:val="007C40D1"/>
    <w:rsid w:val="007C4AE0"/>
    <w:rsid w:val="007C507D"/>
    <w:rsid w:val="007C5336"/>
    <w:rsid w:val="007C5523"/>
    <w:rsid w:val="007C58AB"/>
    <w:rsid w:val="007C5A29"/>
    <w:rsid w:val="007C5BEE"/>
    <w:rsid w:val="007C5F42"/>
    <w:rsid w:val="007C611C"/>
    <w:rsid w:val="007C62DB"/>
    <w:rsid w:val="007C677F"/>
    <w:rsid w:val="007C6784"/>
    <w:rsid w:val="007C6E62"/>
    <w:rsid w:val="007C6F57"/>
    <w:rsid w:val="007C752D"/>
    <w:rsid w:val="007D00C8"/>
    <w:rsid w:val="007D04B0"/>
    <w:rsid w:val="007D0680"/>
    <w:rsid w:val="007D0B01"/>
    <w:rsid w:val="007D14A0"/>
    <w:rsid w:val="007D17DD"/>
    <w:rsid w:val="007D202F"/>
    <w:rsid w:val="007D21CF"/>
    <w:rsid w:val="007D264B"/>
    <w:rsid w:val="007D2767"/>
    <w:rsid w:val="007D27AC"/>
    <w:rsid w:val="007D2F83"/>
    <w:rsid w:val="007D3052"/>
    <w:rsid w:val="007D3503"/>
    <w:rsid w:val="007D3755"/>
    <w:rsid w:val="007D37C8"/>
    <w:rsid w:val="007D38E9"/>
    <w:rsid w:val="007D4156"/>
    <w:rsid w:val="007D4376"/>
    <w:rsid w:val="007D4965"/>
    <w:rsid w:val="007D499B"/>
    <w:rsid w:val="007D52CD"/>
    <w:rsid w:val="007D5488"/>
    <w:rsid w:val="007D5758"/>
    <w:rsid w:val="007D5781"/>
    <w:rsid w:val="007D5A52"/>
    <w:rsid w:val="007D5D55"/>
    <w:rsid w:val="007D60F5"/>
    <w:rsid w:val="007D6581"/>
    <w:rsid w:val="007D68A7"/>
    <w:rsid w:val="007D7052"/>
    <w:rsid w:val="007D74E9"/>
    <w:rsid w:val="007D7DD2"/>
    <w:rsid w:val="007E00F5"/>
    <w:rsid w:val="007E02AD"/>
    <w:rsid w:val="007E04F0"/>
    <w:rsid w:val="007E06C1"/>
    <w:rsid w:val="007E07C6"/>
    <w:rsid w:val="007E0950"/>
    <w:rsid w:val="007E0A49"/>
    <w:rsid w:val="007E0B28"/>
    <w:rsid w:val="007E1B07"/>
    <w:rsid w:val="007E2650"/>
    <w:rsid w:val="007E301A"/>
    <w:rsid w:val="007E488B"/>
    <w:rsid w:val="007E5559"/>
    <w:rsid w:val="007E5699"/>
    <w:rsid w:val="007E5859"/>
    <w:rsid w:val="007E5D76"/>
    <w:rsid w:val="007E6234"/>
    <w:rsid w:val="007E6259"/>
    <w:rsid w:val="007E63EE"/>
    <w:rsid w:val="007E64D6"/>
    <w:rsid w:val="007E72E6"/>
    <w:rsid w:val="007E76AA"/>
    <w:rsid w:val="007E79B6"/>
    <w:rsid w:val="007E7E40"/>
    <w:rsid w:val="007F0027"/>
    <w:rsid w:val="007F0314"/>
    <w:rsid w:val="007F08D8"/>
    <w:rsid w:val="007F0E50"/>
    <w:rsid w:val="007F0F32"/>
    <w:rsid w:val="007F15E8"/>
    <w:rsid w:val="007F193A"/>
    <w:rsid w:val="007F2033"/>
    <w:rsid w:val="007F21FF"/>
    <w:rsid w:val="007F27A1"/>
    <w:rsid w:val="007F3A30"/>
    <w:rsid w:val="007F3AFF"/>
    <w:rsid w:val="007F407A"/>
    <w:rsid w:val="007F437D"/>
    <w:rsid w:val="007F4535"/>
    <w:rsid w:val="007F456E"/>
    <w:rsid w:val="007F48DC"/>
    <w:rsid w:val="007F4E7A"/>
    <w:rsid w:val="007F4FF6"/>
    <w:rsid w:val="007F59C6"/>
    <w:rsid w:val="007F5B38"/>
    <w:rsid w:val="007F5C0E"/>
    <w:rsid w:val="007F5DD8"/>
    <w:rsid w:val="007F5E87"/>
    <w:rsid w:val="007F6066"/>
    <w:rsid w:val="007F610B"/>
    <w:rsid w:val="007F63D5"/>
    <w:rsid w:val="007F6648"/>
    <w:rsid w:val="007F6702"/>
    <w:rsid w:val="007F7078"/>
    <w:rsid w:val="007F72B9"/>
    <w:rsid w:val="007F7667"/>
    <w:rsid w:val="007F7725"/>
    <w:rsid w:val="007F78CF"/>
    <w:rsid w:val="007F7FED"/>
    <w:rsid w:val="00800071"/>
    <w:rsid w:val="0080035B"/>
    <w:rsid w:val="00800DE2"/>
    <w:rsid w:val="008011D5"/>
    <w:rsid w:val="00801452"/>
    <w:rsid w:val="00801619"/>
    <w:rsid w:val="00801699"/>
    <w:rsid w:val="008016C5"/>
    <w:rsid w:val="00801CD1"/>
    <w:rsid w:val="00802368"/>
    <w:rsid w:val="00802395"/>
    <w:rsid w:val="0080283A"/>
    <w:rsid w:val="00802972"/>
    <w:rsid w:val="00802A34"/>
    <w:rsid w:val="00802F9E"/>
    <w:rsid w:val="008034AE"/>
    <w:rsid w:val="008034F9"/>
    <w:rsid w:val="00803FB9"/>
    <w:rsid w:val="00804012"/>
    <w:rsid w:val="00804194"/>
    <w:rsid w:val="008045FA"/>
    <w:rsid w:val="00804EF5"/>
    <w:rsid w:val="008058AD"/>
    <w:rsid w:val="00805C93"/>
    <w:rsid w:val="0080679B"/>
    <w:rsid w:val="008068C1"/>
    <w:rsid w:val="00806C7A"/>
    <w:rsid w:val="00807E41"/>
    <w:rsid w:val="00810420"/>
    <w:rsid w:val="00810884"/>
    <w:rsid w:val="008108D5"/>
    <w:rsid w:val="00810B10"/>
    <w:rsid w:val="00810BED"/>
    <w:rsid w:val="00810CE4"/>
    <w:rsid w:val="00810D41"/>
    <w:rsid w:val="00811103"/>
    <w:rsid w:val="00811434"/>
    <w:rsid w:val="008114A5"/>
    <w:rsid w:val="0081194A"/>
    <w:rsid w:val="00811AE1"/>
    <w:rsid w:val="00811B13"/>
    <w:rsid w:val="00812405"/>
    <w:rsid w:val="008124D4"/>
    <w:rsid w:val="008127F5"/>
    <w:rsid w:val="00812BA0"/>
    <w:rsid w:val="00813590"/>
    <w:rsid w:val="00813664"/>
    <w:rsid w:val="00813A28"/>
    <w:rsid w:val="00813B15"/>
    <w:rsid w:val="00813CBA"/>
    <w:rsid w:val="008140FC"/>
    <w:rsid w:val="00814310"/>
    <w:rsid w:val="00814427"/>
    <w:rsid w:val="0081449A"/>
    <w:rsid w:val="008146E0"/>
    <w:rsid w:val="00814A4E"/>
    <w:rsid w:val="00814B38"/>
    <w:rsid w:val="00814D19"/>
    <w:rsid w:val="008153D4"/>
    <w:rsid w:val="0081563E"/>
    <w:rsid w:val="00815AE9"/>
    <w:rsid w:val="00815E0D"/>
    <w:rsid w:val="0081628D"/>
    <w:rsid w:val="008165FA"/>
    <w:rsid w:val="00816712"/>
    <w:rsid w:val="00816D6D"/>
    <w:rsid w:val="00817074"/>
    <w:rsid w:val="008174A3"/>
    <w:rsid w:val="008175F6"/>
    <w:rsid w:val="008178E6"/>
    <w:rsid w:val="008179A8"/>
    <w:rsid w:val="00817E69"/>
    <w:rsid w:val="008206BE"/>
    <w:rsid w:val="00820CEE"/>
    <w:rsid w:val="00821AF9"/>
    <w:rsid w:val="00821CAF"/>
    <w:rsid w:val="00821F5B"/>
    <w:rsid w:val="008221FD"/>
    <w:rsid w:val="00822446"/>
    <w:rsid w:val="008229D3"/>
    <w:rsid w:val="00822F37"/>
    <w:rsid w:val="008231B8"/>
    <w:rsid w:val="008231F4"/>
    <w:rsid w:val="00823612"/>
    <w:rsid w:val="00823A5A"/>
    <w:rsid w:val="00823C53"/>
    <w:rsid w:val="00824073"/>
    <w:rsid w:val="008241F3"/>
    <w:rsid w:val="008243A6"/>
    <w:rsid w:val="008244A1"/>
    <w:rsid w:val="00824871"/>
    <w:rsid w:val="008250DA"/>
    <w:rsid w:val="00825356"/>
    <w:rsid w:val="0082593F"/>
    <w:rsid w:val="00825959"/>
    <w:rsid w:val="00825F5C"/>
    <w:rsid w:val="0082629D"/>
    <w:rsid w:val="008265C7"/>
    <w:rsid w:val="00826667"/>
    <w:rsid w:val="0082690C"/>
    <w:rsid w:val="00826A31"/>
    <w:rsid w:val="00826E51"/>
    <w:rsid w:val="00826E71"/>
    <w:rsid w:val="00827159"/>
    <w:rsid w:val="0082738C"/>
    <w:rsid w:val="008275E2"/>
    <w:rsid w:val="008276B8"/>
    <w:rsid w:val="00827887"/>
    <w:rsid w:val="0082795D"/>
    <w:rsid w:val="008279CC"/>
    <w:rsid w:val="00827E4D"/>
    <w:rsid w:val="00830452"/>
    <w:rsid w:val="00830897"/>
    <w:rsid w:val="00830CD0"/>
    <w:rsid w:val="00830E54"/>
    <w:rsid w:val="00830FBC"/>
    <w:rsid w:val="00831220"/>
    <w:rsid w:val="00831235"/>
    <w:rsid w:val="00831954"/>
    <w:rsid w:val="00831BAD"/>
    <w:rsid w:val="00831BDA"/>
    <w:rsid w:val="00831D2F"/>
    <w:rsid w:val="00831E7C"/>
    <w:rsid w:val="008320D3"/>
    <w:rsid w:val="00832D69"/>
    <w:rsid w:val="00833949"/>
    <w:rsid w:val="00833A8E"/>
    <w:rsid w:val="00833BF7"/>
    <w:rsid w:val="00833CBD"/>
    <w:rsid w:val="00834796"/>
    <w:rsid w:val="008347BB"/>
    <w:rsid w:val="00834AC0"/>
    <w:rsid w:val="00834E38"/>
    <w:rsid w:val="008364DE"/>
    <w:rsid w:val="00836C17"/>
    <w:rsid w:val="00836DA7"/>
    <w:rsid w:val="0083726C"/>
    <w:rsid w:val="008375AD"/>
    <w:rsid w:val="00837C0D"/>
    <w:rsid w:val="00837CB9"/>
    <w:rsid w:val="00837F0F"/>
    <w:rsid w:val="00840553"/>
    <w:rsid w:val="00840DC0"/>
    <w:rsid w:val="0084129C"/>
    <w:rsid w:val="00841887"/>
    <w:rsid w:val="00841B57"/>
    <w:rsid w:val="00841D85"/>
    <w:rsid w:val="00841E32"/>
    <w:rsid w:val="008421DA"/>
    <w:rsid w:val="0084235F"/>
    <w:rsid w:val="00842B01"/>
    <w:rsid w:val="00842F13"/>
    <w:rsid w:val="00843033"/>
    <w:rsid w:val="00843156"/>
    <w:rsid w:val="008431BE"/>
    <w:rsid w:val="0084330C"/>
    <w:rsid w:val="00843459"/>
    <w:rsid w:val="00843808"/>
    <w:rsid w:val="00843A3C"/>
    <w:rsid w:val="00844039"/>
    <w:rsid w:val="00844547"/>
    <w:rsid w:val="0084472C"/>
    <w:rsid w:val="00844818"/>
    <w:rsid w:val="00844B5F"/>
    <w:rsid w:val="00844F56"/>
    <w:rsid w:val="00845719"/>
    <w:rsid w:val="00845991"/>
    <w:rsid w:val="00845F93"/>
    <w:rsid w:val="008463D0"/>
    <w:rsid w:val="00846C72"/>
    <w:rsid w:val="008470D3"/>
    <w:rsid w:val="008475FB"/>
    <w:rsid w:val="00847642"/>
    <w:rsid w:val="0084780A"/>
    <w:rsid w:val="00847AA8"/>
    <w:rsid w:val="00847CAD"/>
    <w:rsid w:val="00850C8D"/>
    <w:rsid w:val="00850CA4"/>
    <w:rsid w:val="00850F14"/>
    <w:rsid w:val="00851121"/>
    <w:rsid w:val="0085167B"/>
    <w:rsid w:val="00851A6E"/>
    <w:rsid w:val="0085246E"/>
    <w:rsid w:val="0085253D"/>
    <w:rsid w:val="00852626"/>
    <w:rsid w:val="00852763"/>
    <w:rsid w:val="00852820"/>
    <w:rsid w:val="00852AB6"/>
    <w:rsid w:val="008530AF"/>
    <w:rsid w:val="008531EE"/>
    <w:rsid w:val="00853440"/>
    <w:rsid w:val="00853EE3"/>
    <w:rsid w:val="00853FFF"/>
    <w:rsid w:val="008542E8"/>
    <w:rsid w:val="008542F8"/>
    <w:rsid w:val="008547D3"/>
    <w:rsid w:val="008548C1"/>
    <w:rsid w:val="00854E56"/>
    <w:rsid w:val="00854F02"/>
    <w:rsid w:val="0085537D"/>
    <w:rsid w:val="008553B1"/>
    <w:rsid w:val="0085594F"/>
    <w:rsid w:val="00855E16"/>
    <w:rsid w:val="00856257"/>
    <w:rsid w:val="008564D7"/>
    <w:rsid w:val="00856558"/>
    <w:rsid w:val="008565CC"/>
    <w:rsid w:val="00856952"/>
    <w:rsid w:val="00856D31"/>
    <w:rsid w:val="00856E48"/>
    <w:rsid w:val="00856E4C"/>
    <w:rsid w:val="00857023"/>
    <w:rsid w:val="008571E4"/>
    <w:rsid w:val="0085721F"/>
    <w:rsid w:val="00857580"/>
    <w:rsid w:val="00857D6A"/>
    <w:rsid w:val="00857E41"/>
    <w:rsid w:val="00860052"/>
    <w:rsid w:val="008600F4"/>
    <w:rsid w:val="008607A1"/>
    <w:rsid w:val="00860E90"/>
    <w:rsid w:val="008612B0"/>
    <w:rsid w:val="00862163"/>
    <w:rsid w:val="008626FD"/>
    <w:rsid w:val="0086285B"/>
    <w:rsid w:val="00862920"/>
    <w:rsid w:val="00862A27"/>
    <w:rsid w:val="008630A2"/>
    <w:rsid w:val="008635D9"/>
    <w:rsid w:val="008637B0"/>
    <w:rsid w:val="00863D3C"/>
    <w:rsid w:val="00863DB2"/>
    <w:rsid w:val="00864755"/>
    <w:rsid w:val="00864E4C"/>
    <w:rsid w:val="00865085"/>
    <w:rsid w:val="008652F7"/>
    <w:rsid w:val="008654F8"/>
    <w:rsid w:val="00865516"/>
    <w:rsid w:val="0086560C"/>
    <w:rsid w:val="0086576B"/>
    <w:rsid w:val="00865A52"/>
    <w:rsid w:val="00865B8A"/>
    <w:rsid w:val="00865E75"/>
    <w:rsid w:val="008660AC"/>
    <w:rsid w:val="00866BCC"/>
    <w:rsid w:val="00866E8C"/>
    <w:rsid w:val="00867D32"/>
    <w:rsid w:val="008701CF"/>
    <w:rsid w:val="00870256"/>
    <w:rsid w:val="00870698"/>
    <w:rsid w:val="00870755"/>
    <w:rsid w:val="00870912"/>
    <w:rsid w:val="00870ABD"/>
    <w:rsid w:val="0087104E"/>
    <w:rsid w:val="008713BB"/>
    <w:rsid w:val="008713FA"/>
    <w:rsid w:val="00871631"/>
    <w:rsid w:val="00871850"/>
    <w:rsid w:val="00871F58"/>
    <w:rsid w:val="00872260"/>
    <w:rsid w:val="0087264D"/>
    <w:rsid w:val="00872727"/>
    <w:rsid w:val="008727F4"/>
    <w:rsid w:val="00872972"/>
    <w:rsid w:val="00872AB4"/>
    <w:rsid w:val="00872CCB"/>
    <w:rsid w:val="00872E37"/>
    <w:rsid w:val="00872F1E"/>
    <w:rsid w:val="0087334D"/>
    <w:rsid w:val="008738C8"/>
    <w:rsid w:val="00873B6E"/>
    <w:rsid w:val="00874011"/>
    <w:rsid w:val="00874021"/>
    <w:rsid w:val="0087420C"/>
    <w:rsid w:val="008743ED"/>
    <w:rsid w:val="00874890"/>
    <w:rsid w:val="00875438"/>
    <w:rsid w:val="00875575"/>
    <w:rsid w:val="008755B9"/>
    <w:rsid w:val="0087607D"/>
    <w:rsid w:val="008760A2"/>
    <w:rsid w:val="0087668B"/>
    <w:rsid w:val="008769FF"/>
    <w:rsid w:val="00876A83"/>
    <w:rsid w:val="00876DF9"/>
    <w:rsid w:val="008771C9"/>
    <w:rsid w:val="0087785A"/>
    <w:rsid w:val="00877ADF"/>
    <w:rsid w:val="0088033A"/>
    <w:rsid w:val="008804C4"/>
    <w:rsid w:val="0088074D"/>
    <w:rsid w:val="0088076E"/>
    <w:rsid w:val="008807E9"/>
    <w:rsid w:val="0088084C"/>
    <w:rsid w:val="00880889"/>
    <w:rsid w:val="00880D6A"/>
    <w:rsid w:val="00880D75"/>
    <w:rsid w:val="00881060"/>
    <w:rsid w:val="00881290"/>
    <w:rsid w:val="008812FD"/>
    <w:rsid w:val="0088135F"/>
    <w:rsid w:val="00881948"/>
    <w:rsid w:val="00881A64"/>
    <w:rsid w:val="00882E88"/>
    <w:rsid w:val="00883413"/>
    <w:rsid w:val="0088342F"/>
    <w:rsid w:val="008835DD"/>
    <w:rsid w:val="00883719"/>
    <w:rsid w:val="008842B8"/>
    <w:rsid w:val="008843BF"/>
    <w:rsid w:val="00884450"/>
    <w:rsid w:val="00884707"/>
    <w:rsid w:val="00884904"/>
    <w:rsid w:val="00884AE9"/>
    <w:rsid w:val="00884CE6"/>
    <w:rsid w:val="00884F0A"/>
    <w:rsid w:val="008851B8"/>
    <w:rsid w:val="00885345"/>
    <w:rsid w:val="0088582C"/>
    <w:rsid w:val="00885B9B"/>
    <w:rsid w:val="00885C0D"/>
    <w:rsid w:val="0088662D"/>
    <w:rsid w:val="00886A02"/>
    <w:rsid w:val="00886CA3"/>
    <w:rsid w:val="00886F45"/>
    <w:rsid w:val="00887079"/>
    <w:rsid w:val="00887378"/>
    <w:rsid w:val="0088763A"/>
    <w:rsid w:val="0088798F"/>
    <w:rsid w:val="00887C7E"/>
    <w:rsid w:val="0089017B"/>
    <w:rsid w:val="00890366"/>
    <w:rsid w:val="00890370"/>
    <w:rsid w:val="0089070A"/>
    <w:rsid w:val="00890857"/>
    <w:rsid w:val="00890B45"/>
    <w:rsid w:val="00890E11"/>
    <w:rsid w:val="00891220"/>
    <w:rsid w:val="008918CA"/>
    <w:rsid w:val="008920BB"/>
    <w:rsid w:val="00892A81"/>
    <w:rsid w:val="00892B0A"/>
    <w:rsid w:val="00892C91"/>
    <w:rsid w:val="00892D5A"/>
    <w:rsid w:val="00892E04"/>
    <w:rsid w:val="00893347"/>
    <w:rsid w:val="008935F8"/>
    <w:rsid w:val="00893A80"/>
    <w:rsid w:val="008940D4"/>
    <w:rsid w:val="0089410B"/>
    <w:rsid w:val="008945BA"/>
    <w:rsid w:val="008945C2"/>
    <w:rsid w:val="00894728"/>
    <w:rsid w:val="0089477D"/>
    <w:rsid w:val="0089482D"/>
    <w:rsid w:val="008948E5"/>
    <w:rsid w:val="0089492F"/>
    <w:rsid w:val="00894A16"/>
    <w:rsid w:val="00894B7B"/>
    <w:rsid w:val="00894BF5"/>
    <w:rsid w:val="008954BB"/>
    <w:rsid w:val="008959F9"/>
    <w:rsid w:val="00895D63"/>
    <w:rsid w:val="00895DA6"/>
    <w:rsid w:val="00895E44"/>
    <w:rsid w:val="0089629C"/>
    <w:rsid w:val="008962EB"/>
    <w:rsid w:val="008964A4"/>
    <w:rsid w:val="008964BA"/>
    <w:rsid w:val="00896ABE"/>
    <w:rsid w:val="00896E0B"/>
    <w:rsid w:val="008970C3"/>
    <w:rsid w:val="00897724"/>
    <w:rsid w:val="00897A3D"/>
    <w:rsid w:val="00897A85"/>
    <w:rsid w:val="00897D0C"/>
    <w:rsid w:val="008A01D3"/>
    <w:rsid w:val="008A02FF"/>
    <w:rsid w:val="008A0491"/>
    <w:rsid w:val="008A0557"/>
    <w:rsid w:val="008A0766"/>
    <w:rsid w:val="008A0ABA"/>
    <w:rsid w:val="008A0C32"/>
    <w:rsid w:val="008A0FCB"/>
    <w:rsid w:val="008A1018"/>
    <w:rsid w:val="008A125C"/>
    <w:rsid w:val="008A1A5E"/>
    <w:rsid w:val="008A1B41"/>
    <w:rsid w:val="008A1D12"/>
    <w:rsid w:val="008A2411"/>
    <w:rsid w:val="008A2449"/>
    <w:rsid w:val="008A297C"/>
    <w:rsid w:val="008A2CAC"/>
    <w:rsid w:val="008A3155"/>
    <w:rsid w:val="008A346B"/>
    <w:rsid w:val="008A371F"/>
    <w:rsid w:val="008A3990"/>
    <w:rsid w:val="008A40BE"/>
    <w:rsid w:val="008A4155"/>
    <w:rsid w:val="008A4160"/>
    <w:rsid w:val="008A4DE4"/>
    <w:rsid w:val="008A51F3"/>
    <w:rsid w:val="008A54F1"/>
    <w:rsid w:val="008A58EC"/>
    <w:rsid w:val="008A61A2"/>
    <w:rsid w:val="008A65E1"/>
    <w:rsid w:val="008A6B5E"/>
    <w:rsid w:val="008A6F61"/>
    <w:rsid w:val="008A6FD4"/>
    <w:rsid w:val="008A7173"/>
    <w:rsid w:val="008A792F"/>
    <w:rsid w:val="008A7A24"/>
    <w:rsid w:val="008A7B5F"/>
    <w:rsid w:val="008A7F9E"/>
    <w:rsid w:val="008B025F"/>
    <w:rsid w:val="008B0653"/>
    <w:rsid w:val="008B0D3A"/>
    <w:rsid w:val="008B0FA6"/>
    <w:rsid w:val="008B123B"/>
    <w:rsid w:val="008B1769"/>
    <w:rsid w:val="008B2000"/>
    <w:rsid w:val="008B206C"/>
    <w:rsid w:val="008B2A43"/>
    <w:rsid w:val="008B3498"/>
    <w:rsid w:val="008B35DA"/>
    <w:rsid w:val="008B3A81"/>
    <w:rsid w:val="008B3AE5"/>
    <w:rsid w:val="008B3E37"/>
    <w:rsid w:val="008B3EDE"/>
    <w:rsid w:val="008B4107"/>
    <w:rsid w:val="008B4657"/>
    <w:rsid w:val="008B4DE4"/>
    <w:rsid w:val="008B4DE5"/>
    <w:rsid w:val="008B540C"/>
    <w:rsid w:val="008B5425"/>
    <w:rsid w:val="008B56C5"/>
    <w:rsid w:val="008B5929"/>
    <w:rsid w:val="008B5C7B"/>
    <w:rsid w:val="008B6620"/>
    <w:rsid w:val="008B6640"/>
    <w:rsid w:val="008B68C7"/>
    <w:rsid w:val="008B7106"/>
    <w:rsid w:val="008B7BC3"/>
    <w:rsid w:val="008B7C99"/>
    <w:rsid w:val="008B7FB4"/>
    <w:rsid w:val="008C0603"/>
    <w:rsid w:val="008C06D8"/>
    <w:rsid w:val="008C0BB7"/>
    <w:rsid w:val="008C0C72"/>
    <w:rsid w:val="008C113B"/>
    <w:rsid w:val="008C1673"/>
    <w:rsid w:val="008C17BD"/>
    <w:rsid w:val="008C1D25"/>
    <w:rsid w:val="008C1D31"/>
    <w:rsid w:val="008C1F49"/>
    <w:rsid w:val="008C1FD4"/>
    <w:rsid w:val="008C1FE4"/>
    <w:rsid w:val="008C22DF"/>
    <w:rsid w:val="008C23BC"/>
    <w:rsid w:val="008C24D9"/>
    <w:rsid w:val="008C25F0"/>
    <w:rsid w:val="008C26DB"/>
    <w:rsid w:val="008C2E9B"/>
    <w:rsid w:val="008C39E4"/>
    <w:rsid w:val="008C3B3D"/>
    <w:rsid w:val="008C3C42"/>
    <w:rsid w:val="008C3D0B"/>
    <w:rsid w:val="008C410E"/>
    <w:rsid w:val="008C4211"/>
    <w:rsid w:val="008C42D4"/>
    <w:rsid w:val="008C44D6"/>
    <w:rsid w:val="008C480B"/>
    <w:rsid w:val="008C4AB0"/>
    <w:rsid w:val="008C51F6"/>
    <w:rsid w:val="008C540B"/>
    <w:rsid w:val="008C554D"/>
    <w:rsid w:val="008C5926"/>
    <w:rsid w:val="008C6153"/>
    <w:rsid w:val="008C62E6"/>
    <w:rsid w:val="008C689F"/>
    <w:rsid w:val="008C69B3"/>
    <w:rsid w:val="008C6FE9"/>
    <w:rsid w:val="008C7C06"/>
    <w:rsid w:val="008C7D08"/>
    <w:rsid w:val="008C7DB3"/>
    <w:rsid w:val="008C7E71"/>
    <w:rsid w:val="008D0289"/>
    <w:rsid w:val="008D054F"/>
    <w:rsid w:val="008D0AA8"/>
    <w:rsid w:val="008D0AD9"/>
    <w:rsid w:val="008D0BA8"/>
    <w:rsid w:val="008D152E"/>
    <w:rsid w:val="008D1754"/>
    <w:rsid w:val="008D193F"/>
    <w:rsid w:val="008D1958"/>
    <w:rsid w:val="008D1BBF"/>
    <w:rsid w:val="008D1E2D"/>
    <w:rsid w:val="008D1FAC"/>
    <w:rsid w:val="008D2953"/>
    <w:rsid w:val="008D2973"/>
    <w:rsid w:val="008D2A99"/>
    <w:rsid w:val="008D3278"/>
    <w:rsid w:val="008D3762"/>
    <w:rsid w:val="008D3E21"/>
    <w:rsid w:val="008D3F6B"/>
    <w:rsid w:val="008D435F"/>
    <w:rsid w:val="008D4491"/>
    <w:rsid w:val="008D4D06"/>
    <w:rsid w:val="008D4D08"/>
    <w:rsid w:val="008D4D14"/>
    <w:rsid w:val="008D51D1"/>
    <w:rsid w:val="008D52EF"/>
    <w:rsid w:val="008D535A"/>
    <w:rsid w:val="008D563A"/>
    <w:rsid w:val="008D5739"/>
    <w:rsid w:val="008D5AEE"/>
    <w:rsid w:val="008D5F42"/>
    <w:rsid w:val="008D62E3"/>
    <w:rsid w:val="008D6814"/>
    <w:rsid w:val="008D6F05"/>
    <w:rsid w:val="008D6F45"/>
    <w:rsid w:val="008D6F53"/>
    <w:rsid w:val="008D7100"/>
    <w:rsid w:val="008D724E"/>
    <w:rsid w:val="008E0055"/>
    <w:rsid w:val="008E0529"/>
    <w:rsid w:val="008E0A6F"/>
    <w:rsid w:val="008E0A80"/>
    <w:rsid w:val="008E0F47"/>
    <w:rsid w:val="008E0FC1"/>
    <w:rsid w:val="008E1245"/>
    <w:rsid w:val="008E13E1"/>
    <w:rsid w:val="008E14D2"/>
    <w:rsid w:val="008E1B39"/>
    <w:rsid w:val="008E2249"/>
    <w:rsid w:val="008E2258"/>
    <w:rsid w:val="008E2786"/>
    <w:rsid w:val="008E2A37"/>
    <w:rsid w:val="008E2BB7"/>
    <w:rsid w:val="008E3078"/>
    <w:rsid w:val="008E3348"/>
    <w:rsid w:val="008E37D0"/>
    <w:rsid w:val="008E3CAB"/>
    <w:rsid w:val="008E3FF7"/>
    <w:rsid w:val="008E4199"/>
    <w:rsid w:val="008E4572"/>
    <w:rsid w:val="008E4862"/>
    <w:rsid w:val="008E49C1"/>
    <w:rsid w:val="008E4AAC"/>
    <w:rsid w:val="008E4C46"/>
    <w:rsid w:val="008E4D06"/>
    <w:rsid w:val="008E4FE5"/>
    <w:rsid w:val="008E5117"/>
    <w:rsid w:val="008E58A5"/>
    <w:rsid w:val="008E58C8"/>
    <w:rsid w:val="008E5D2B"/>
    <w:rsid w:val="008E6009"/>
    <w:rsid w:val="008E604A"/>
    <w:rsid w:val="008E62AD"/>
    <w:rsid w:val="008E63EE"/>
    <w:rsid w:val="008E6450"/>
    <w:rsid w:val="008E64AE"/>
    <w:rsid w:val="008E65E3"/>
    <w:rsid w:val="008E66CA"/>
    <w:rsid w:val="008E6C00"/>
    <w:rsid w:val="008E6D5D"/>
    <w:rsid w:val="008E6E89"/>
    <w:rsid w:val="008E73A2"/>
    <w:rsid w:val="008E7597"/>
    <w:rsid w:val="008E79D3"/>
    <w:rsid w:val="008E7D99"/>
    <w:rsid w:val="008F03E2"/>
    <w:rsid w:val="008F0405"/>
    <w:rsid w:val="008F075A"/>
    <w:rsid w:val="008F0951"/>
    <w:rsid w:val="008F0ACB"/>
    <w:rsid w:val="008F0EE6"/>
    <w:rsid w:val="008F11A0"/>
    <w:rsid w:val="008F129B"/>
    <w:rsid w:val="008F134D"/>
    <w:rsid w:val="008F154E"/>
    <w:rsid w:val="008F1A0A"/>
    <w:rsid w:val="008F1EE8"/>
    <w:rsid w:val="008F26F0"/>
    <w:rsid w:val="008F272C"/>
    <w:rsid w:val="008F283F"/>
    <w:rsid w:val="008F2C51"/>
    <w:rsid w:val="008F347B"/>
    <w:rsid w:val="008F3599"/>
    <w:rsid w:val="008F3DF5"/>
    <w:rsid w:val="008F3F4A"/>
    <w:rsid w:val="008F3FBD"/>
    <w:rsid w:val="008F4484"/>
    <w:rsid w:val="008F46BF"/>
    <w:rsid w:val="008F4814"/>
    <w:rsid w:val="008F4877"/>
    <w:rsid w:val="008F4A23"/>
    <w:rsid w:val="008F5235"/>
    <w:rsid w:val="008F5430"/>
    <w:rsid w:val="008F5582"/>
    <w:rsid w:val="008F5A7D"/>
    <w:rsid w:val="008F5EB6"/>
    <w:rsid w:val="008F6625"/>
    <w:rsid w:val="008F69FA"/>
    <w:rsid w:val="008F6A10"/>
    <w:rsid w:val="008F6A2D"/>
    <w:rsid w:val="008F6B37"/>
    <w:rsid w:val="008F7043"/>
    <w:rsid w:val="008F71E1"/>
    <w:rsid w:val="008F74CC"/>
    <w:rsid w:val="00900046"/>
    <w:rsid w:val="009008BC"/>
    <w:rsid w:val="00900990"/>
    <w:rsid w:val="009009D7"/>
    <w:rsid w:val="00901BDD"/>
    <w:rsid w:val="00901DE0"/>
    <w:rsid w:val="00901FC7"/>
    <w:rsid w:val="009021D3"/>
    <w:rsid w:val="0090289B"/>
    <w:rsid w:val="00902B62"/>
    <w:rsid w:val="00902CA7"/>
    <w:rsid w:val="00902CCF"/>
    <w:rsid w:val="00903298"/>
    <w:rsid w:val="00903A04"/>
    <w:rsid w:val="00904456"/>
    <w:rsid w:val="00904734"/>
    <w:rsid w:val="00904CCA"/>
    <w:rsid w:val="009051E1"/>
    <w:rsid w:val="009053F7"/>
    <w:rsid w:val="00905DFD"/>
    <w:rsid w:val="00905F75"/>
    <w:rsid w:val="00906313"/>
    <w:rsid w:val="00906720"/>
    <w:rsid w:val="00906E84"/>
    <w:rsid w:val="00907195"/>
    <w:rsid w:val="009073A9"/>
    <w:rsid w:val="00907565"/>
    <w:rsid w:val="00907F10"/>
    <w:rsid w:val="0091008D"/>
    <w:rsid w:val="00910184"/>
    <w:rsid w:val="009102FD"/>
    <w:rsid w:val="0091104D"/>
    <w:rsid w:val="00911381"/>
    <w:rsid w:val="009116AC"/>
    <w:rsid w:val="00911CDC"/>
    <w:rsid w:val="00911D02"/>
    <w:rsid w:val="00911E7C"/>
    <w:rsid w:val="009120A6"/>
    <w:rsid w:val="009123D0"/>
    <w:rsid w:val="009123EC"/>
    <w:rsid w:val="009124B1"/>
    <w:rsid w:val="00912935"/>
    <w:rsid w:val="009129D8"/>
    <w:rsid w:val="00912AB7"/>
    <w:rsid w:val="00912C07"/>
    <w:rsid w:val="00912EC1"/>
    <w:rsid w:val="009132EA"/>
    <w:rsid w:val="009136B5"/>
    <w:rsid w:val="00913C82"/>
    <w:rsid w:val="00913E0C"/>
    <w:rsid w:val="0091424B"/>
    <w:rsid w:val="00914A31"/>
    <w:rsid w:val="00914EA8"/>
    <w:rsid w:val="0091532D"/>
    <w:rsid w:val="0091539E"/>
    <w:rsid w:val="009154D6"/>
    <w:rsid w:val="00915614"/>
    <w:rsid w:val="00915677"/>
    <w:rsid w:val="00915AAF"/>
    <w:rsid w:val="00915F54"/>
    <w:rsid w:val="0091617B"/>
    <w:rsid w:val="00916519"/>
    <w:rsid w:val="00916B74"/>
    <w:rsid w:val="00916C7E"/>
    <w:rsid w:val="00916DB8"/>
    <w:rsid w:val="00916FDA"/>
    <w:rsid w:val="009170D0"/>
    <w:rsid w:val="009203B9"/>
    <w:rsid w:val="0092040C"/>
    <w:rsid w:val="00920763"/>
    <w:rsid w:val="00920789"/>
    <w:rsid w:val="00920B0B"/>
    <w:rsid w:val="00920DB3"/>
    <w:rsid w:val="00921101"/>
    <w:rsid w:val="00921234"/>
    <w:rsid w:val="00921252"/>
    <w:rsid w:val="0092145C"/>
    <w:rsid w:val="00921481"/>
    <w:rsid w:val="00921742"/>
    <w:rsid w:val="009218F8"/>
    <w:rsid w:val="00921C19"/>
    <w:rsid w:val="00921D8E"/>
    <w:rsid w:val="00921FAB"/>
    <w:rsid w:val="0092202A"/>
    <w:rsid w:val="0092227F"/>
    <w:rsid w:val="0092258A"/>
    <w:rsid w:val="00923107"/>
    <w:rsid w:val="00923661"/>
    <w:rsid w:val="00923B63"/>
    <w:rsid w:val="00923BF9"/>
    <w:rsid w:val="00923CA3"/>
    <w:rsid w:val="00923CD8"/>
    <w:rsid w:val="0092437D"/>
    <w:rsid w:val="0092454E"/>
    <w:rsid w:val="00924DB9"/>
    <w:rsid w:val="0092510D"/>
    <w:rsid w:val="00925570"/>
    <w:rsid w:val="0092565E"/>
    <w:rsid w:val="009256F3"/>
    <w:rsid w:val="00925792"/>
    <w:rsid w:val="009262EE"/>
    <w:rsid w:val="00926426"/>
    <w:rsid w:val="00926C6F"/>
    <w:rsid w:val="00927001"/>
    <w:rsid w:val="00927141"/>
    <w:rsid w:val="009271FA"/>
    <w:rsid w:val="00930479"/>
    <w:rsid w:val="00931423"/>
    <w:rsid w:val="00931D86"/>
    <w:rsid w:val="00932085"/>
    <w:rsid w:val="00932923"/>
    <w:rsid w:val="0093299B"/>
    <w:rsid w:val="00932BE6"/>
    <w:rsid w:val="00932C3D"/>
    <w:rsid w:val="00933424"/>
    <w:rsid w:val="009335B0"/>
    <w:rsid w:val="00933AB8"/>
    <w:rsid w:val="00934118"/>
    <w:rsid w:val="00934558"/>
    <w:rsid w:val="00934917"/>
    <w:rsid w:val="00934D84"/>
    <w:rsid w:val="00936121"/>
    <w:rsid w:val="00936328"/>
    <w:rsid w:val="0093699D"/>
    <w:rsid w:val="00936C84"/>
    <w:rsid w:val="00936CC3"/>
    <w:rsid w:val="00936FA4"/>
    <w:rsid w:val="00937423"/>
    <w:rsid w:val="009374B8"/>
    <w:rsid w:val="00937808"/>
    <w:rsid w:val="009379B8"/>
    <w:rsid w:val="00937BAC"/>
    <w:rsid w:val="00937F44"/>
    <w:rsid w:val="00940040"/>
    <w:rsid w:val="00940077"/>
    <w:rsid w:val="00940346"/>
    <w:rsid w:val="0094089B"/>
    <w:rsid w:val="00940D26"/>
    <w:rsid w:val="00940D6A"/>
    <w:rsid w:val="009416DB"/>
    <w:rsid w:val="00941C77"/>
    <w:rsid w:val="00941E0D"/>
    <w:rsid w:val="00941EA6"/>
    <w:rsid w:val="00942034"/>
    <w:rsid w:val="00942362"/>
    <w:rsid w:val="009423F6"/>
    <w:rsid w:val="00942AB7"/>
    <w:rsid w:val="00942CB1"/>
    <w:rsid w:val="0094313E"/>
    <w:rsid w:val="00943576"/>
    <w:rsid w:val="0094383A"/>
    <w:rsid w:val="009449FB"/>
    <w:rsid w:val="00944C94"/>
    <w:rsid w:val="009458DF"/>
    <w:rsid w:val="00945926"/>
    <w:rsid w:val="00945A6F"/>
    <w:rsid w:val="00945B93"/>
    <w:rsid w:val="00945EB7"/>
    <w:rsid w:val="009462B8"/>
    <w:rsid w:val="00946D90"/>
    <w:rsid w:val="00946F4F"/>
    <w:rsid w:val="009471FE"/>
    <w:rsid w:val="009473CA"/>
    <w:rsid w:val="00947847"/>
    <w:rsid w:val="00947A56"/>
    <w:rsid w:val="00947B25"/>
    <w:rsid w:val="00947CBC"/>
    <w:rsid w:val="00950909"/>
    <w:rsid w:val="00950955"/>
    <w:rsid w:val="00951447"/>
    <w:rsid w:val="00951B9E"/>
    <w:rsid w:val="00952A47"/>
    <w:rsid w:val="00952A71"/>
    <w:rsid w:val="00952CAD"/>
    <w:rsid w:val="00953024"/>
    <w:rsid w:val="0095321E"/>
    <w:rsid w:val="009534AF"/>
    <w:rsid w:val="00953525"/>
    <w:rsid w:val="00953583"/>
    <w:rsid w:val="00953B44"/>
    <w:rsid w:val="00953CB6"/>
    <w:rsid w:val="00953E46"/>
    <w:rsid w:val="009541BE"/>
    <w:rsid w:val="00954294"/>
    <w:rsid w:val="009544EB"/>
    <w:rsid w:val="00954829"/>
    <w:rsid w:val="00954A29"/>
    <w:rsid w:val="009555C3"/>
    <w:rsid w:val="00955696"/>
    <w:rsid w:val="009556B3"/>
    <w:rsid w:val="0095573F"/>
    <w:rsid w:val="00955811"/>
    <w:rsid w:val="0095595B"/>
    <w:rsid w:val="00955AE3"/>
    <w:rsid w:val="00955E2E"/>
    <w:rsid w:val="00956132"/>
    <w:rsid w:val="0095618A"/>
    <w:rsid w:val="0095629B"/>
    <w:rsid w:val="0095649F"/>
    <w:rsid w:val="009568AD"/>
    <w:rsid w:val="00956C7F"/>
    <w:rsid w:val="00956CE4"/>
    <w:rsid w:val="00956D0F"/>
    <w:rsid w:val="0095751D"/>
    <w:rsid w:val="00957797"/>
    <w:rsid w:val="009577D3"/>
    <w:rsid w:val="00957A13"/>
    <w:rsid w:val="0096023D"/>
    <w:rsid w:val="0096043D"/>
    <w:rsid w:val="00960922"/>
    <w:rsid w:val="009612EE"/>
    <w:rsid w:val="00961901"/>
    <w:rsid w:val="00961D29"/>
    <w:rsid w:val="0096206A"/>
    <w:rsid w:val="009621A2"/>
    <w:rsid w:val="009621E1"/>
    <w:rsid w:val="00962A46"/>
    <w:rsid w:val="00962D2A"/>
    <w:rsid w:val="009630F3"/>
    <w:rsid w:val="00963399"/>
    <w:rsid w:val="00963F5C"/>
    <w:rsid w:val="009642EC"/>
    <w:rsid w:val="0096492B"/>
    <w:rsid w:val="00964FE7"/>
    <w:rsid w:val="0096511C"/>
    <w:rsid w:val="00965A79"/>
    <w:rsid w:val="00965F6D"/>
    <w:rsid w:val="00966148"/>
    <w:rsid w:val="00966476"/>
    <w:rsid w:val="00966A09"/>
    <w:rsid w:val="00966CE2"/>
    <w:rsid w:val="0096737A"/>
    <w:rsid w:val="00967D19"/>
    <w:rsid w:val="00967E66"/>
    <w:rsid w:val="00967FD1"/>
    <w:rsid w:val="009704A4"/>
    <w:rsid w:val="009704A7"/>
    <w:rsid w:val="009704B2"/>
    <w:rsid w:val="009705EE"/>
    <w:rsid w:val="0097096C"/>
    <w:rsid w:val="00970A86"/>
    <w:rsid w:val="00970F18"/>
    <w:rsid w:val="00971473"/>
    <w:rsid w:val="009714C3"/>
    <w:rsid w:val="0097183F"/>
    <w:rsid w:val="00971B46"/>
    <w:rsid w:val="009728ED"/>
    <w:rsid w:val="00972A16"/>
    <w:rsid w:val="00972A98"/>
    <w:rsid w:val="009731D3"/>
    <w:rsid w:val="00973969"/>
    <w:rsid w:val="00973B0C"/>
    <w:rsid w:val="009742BD"/>
    <w:rsid w:val="009744C1"/>
    <w:rsid w:val="00974922"/>
    <w:rsid w:val="009749EC"/>
    <w:rsid w:val="00974AB4"/>
    <w:rsid w:val="00974C87"/>
    <w:rsid w:val="00975BB5"/>
    <w:rsid w:val="00975CC7"/>
    <w:rsid w:val="009763B3"/>
    <w:rsid w:val="009763E0"/>
    <w:rsid w:val="009765B3"/>
    <w:rsid w:val="009766D7"/>
    <w:rsid w:val="0097687C"/>
    <w:rsid w:val="00976D9E"/>
    <w:rsid w:val="00977078"/>
    <w:rsid w:val="009770A2"/>
    <w:rsid w:val="009773E1"/>
    <w:rsid w:val="009777DD"/>
    <w:rsid w:val="00977BDE"/>
    <w:rsid w:val="00977D03"/>
    <w:rsid w:val="009804BB"/>
    <w:rsid w:val="00980D08"/>
    <w:rsid w:val="00981208"/>
    <w:rsid w:val="009813C2"/>
    <w:rsid w:val="009815AE"/>
    <w:rsid w:val="00981754"/>
    <w:rsid w:val="0098194C"/>
    <w:rsid w:val="00981973"/>
    <w:rsid w:val="00981A02"/>
    <w:rsid w:val="00981A66"/>
    <w:rsid w:val="0098288B"/>
    <w:rsid w:val="0098396D"/>
    <w:rsid w:val="00983CA9"/>
    <w:rsid w:val="00984850"/>
    <w:rsid w:val="00984DF2"/>
    <w:rsid w:val="00984E81"/>
    <w:rsid w:val="0098502E"/>
    <w:rsid w:val="009853BB"/>
    <w:rsid w:val="00985BF7"/>
    <w:rsid w:val="00986448"/>
    <w:rsid w:val="00986472"/>
    <w:rsid w:val="009868DC"/>
    <w:rsid w:val="00986BEF"/>
    <w:rsid w:val="00986EB3"/>
    <w:rsid w:val="0098778C"/>
    <w:rsid w:val="00987A5C"/>
    <w:rsid w:val="00987AD1"/>
    <w:rsid w:val="00987D45"/>
    <w:rsid w:val="00987D86"/>
    <w:rsid w:val="00990111"/>
    <w:rsid w:val="0099021D"/>
    <w:rsid w:val="009902D4"/>
    <w:rsid w:val="009905AC"/>
    <w:rsid w:val="0099062C"/>
    <w:rsid w:val="00990A01"/>
    <w:rsid w:val="00990B39"/>
    <w:rsid w:val="00990E2C"/>
    <w:rsid w:val="009913B9"/>
    <w:rsid w:val="009918C3"/>
    <w:rsid w:val="00992201"/>
    <w:rsid w:val="009925B1"/>
    <w:rsid w:val="0099271C"/>
    <w:rsid w:val="0099298D"/>
    <w:rsid w:val="009934D9"/>
    <w:rsid w:val="009939BF"/>
    <w:rsid w:val="00993F69"/>
    <w:rsid w:val="0099407B"/>
    <w:rsid w:val="009941EC"/>
    <w:rsid w:val="0099465C"/>
    <w:rsid w:val="00994F32"/>
    <w:rsid w:val="00994F3D"/>
    <w:rsid w:val="009950F0"/>
    <w:rsid w:val="00995160"/>
    <w:rsid w:val="00995302"/>
    <w:rsid w:val="00995498"/>
    <w:rsid w:val="00996030"/>
    <w:rsid w:val="009961A4"/>
    <w:rsid w:val="00996C8A"/>
    <w:rsid w:val="00997276"/>
    <w:rsid w:val="00997493"/>
    <w:rsid w:val="00997A8B"/>
    <w:rsid w:val="00997E75"/>
    <w:rsid w:val="009A0541"/>
    <w:rsid w:val="009A0A1D"/>
    <w:rsid w:val="009A0AE6"/>
    <w:rsid w:val="009A0E82"/>
    <w:rsid w:val="009A141E"/>
    <w:rsid w:val="009A1636"/>
    <w:rsid w:val="009A1887"/>
    <w:rsid w:val="009A1CC9"/>
    <w:rsid w:val="009A1F13"/>
    <w:rsid w:val="009A2C2E"/>
    <w:rsid w:val="009A35DC"/>
    <w:rsid w:val="009A39BF"/>
    <w:rsid w:val="009A3E32"/>
    <w:rsid w:val="009A40DA"/>
    <w:rsid w:val="009A40E5"/>
    <w:rsid w:val="009A43D8"/>
    <w:rsid w:val="009A4566"/>
    <w:rsid w:val="009A468B"/>
    <w:rsid w:val="009A473A"/>
    <w:rsid w:val="009A4B02"/>
    <w:rsid w:val="009A4D7F"/>
    <w:rsid w:val="009A4DDC"/>
    <w:rsid w:val="009A4E3E"/>
    <w:rsid w:val="009A549B"/>
    <w:rsid w:val="009A5638"/>
    <w:rsid w:val="009A56C1"/>
    <w:rsid w:val="009A5B5C"/>
    <w:rsid w:val="009A5C3E"/>
    <w:rsid w:val="009A5CFF"/>
    <w:rsid w:val="009A5E1D"/>
    <w:rsid w:val="009A61BA"/>
    <w:rsid w:val="009A642D"/>
    <w:rsid w:val="009A67AD"/>
    <w:rsid w:val="009A6D82"/>
    <w:rsid w:val="009A7386"/>
    <w:rsid w:val="009A7489"/>
    <w:rsid w:val="009A7AE4"/>
    <w:rsid w:val="009A7B66"/>
    <w:rsid w:val="009A7C84"/>
    <w:rsid w:val="009A7F3D"/>
    <w:rsid w:val="009B0094"/>
    <w:rsid w:val="009B013D"/>
    <w:rsid w:val="009B0335"/>
    <w:rsid w:val="009B0361"/>
    <w:rsid w:val="009B05C6"/>
    <w:rsid w:val="009B06A0"/>
    <w:rsid w:val="009B0A05"/>
    <w:rsid w:val="009B0B45"/>
    <w:rsid w:val="009B15FF"/>
    <w:rsid w:val="009B1910"/>
    <w:rsid w:val="009B1C73"/>
    <w:rsid w:val="009B1FB8"/>
    <w:rsid w:val="009B20CC"/>
    <w:rsid w:val="009B227B"/>
    <w:rsid w:val="009B2AB8"/>
    <w:rsid w:val="009B2C4B"/>
    <w:rsid w:val="009B2E61"/>
    <w:rsid w:val="009B3198"/>
    <w:rsid w:val="009B3500"/>
    <w:rsid w:val="009B3535"/>
    <w:rsid w:val="009B380F"/>
    <w:rsid w:val="009B386E"/>
    <w:rsid w:val="009B39F9"/>
    <w:rsid w:val="009B454F"/>
    <w:rsid w:val="009B4562"/>
    <w:rsid w:val="009B46DF"/>
    <w:rsid w:val="009B47D6"/>
    <w:rsid w:val="009B4AD6"/>
    <w:rsid w:val="009B4C37"/>
    <w:rsid w:val="009B50CA"/>
    <w:rsid w:val="009B53AA"/>
    <w:rsid w:val="009B56FB"/>
    <w:rsid w:val="009B598C"/>
    <w:rsid w:val="009B5ABF"/>
    <w:rsid w:val="009B5BA0"/>
    <w:rsid w:val="009B5D7B"/>
    <w:rsid w:val="009B5FE8"/>
    <w:rsid w:val="009B623D"/>
    <w:rsid w:val="009B63E5"/>
    <w:rsid w:val="009B660E"/>
    <w:rsid w:val="009B6DA4"/>
    <w:rsid w:val="009B7043"/>
    <w:rsid w:val="009B7152"/>
    <w:rsid w:val="009B7284"/>
    <w:rsid w:val="009B77D9"/>
    <w:rsid w:val="009B7E4C"/>
    <w:rsid w:val="009B7FCF"/>
    <w:rsid w:val="009C01DE"/>
    <w:rsid w:val="009C0D61"/>
    <w:rsid w:val="009C0E64"/>
    <w:rsid w:val="009C137C"/>
    <w:rsid w:val="009C15F8"/>
    <w:rsid w:val="009C1645"/>
    <w:rsid w:val="009C16B6"/>
    <w:rsid w:val="009C16FC"/>
    <w:rsid w:val="009C1A75"/>
    <w:rsid w:val="009C1ADA"/>
    <w:rsid w:val="009C1B3E"/>
    <w:rsid w:val="009C202B"/>
    <w:rsid w:val="009C206D"/>
    <w:rsid w:val="009C23BA"/>
    <w:rsid w:val="009C2660"/>
    <w:rsid w:val="009C2795"/>
    <w:rsid w:val="009C2BEC"/>
    <w:rsid w:val="009C2E2C"/>
    <w:rsid w:val="009C2F66"/>
    <w:rsid w:val="009C34CD"/>
    <w:rsid w:val="009C34CE"/>
    <w:rsid w:val="009C375E"/>
    <w:rsid w:val="009C3800"/>
    <w:rsid w:val="009C396A"/>
    <w:rsid w:val="009C3A06"/>
    <w:rsid w:val="009C3CD6"/>
    <w:rsid w:val="009C3E63"/>
    <w:rsid w:val="009C4950"/>
    <w:rsid w:val="009C56B5"/>
    <w:rsid w:val="009C5DA5"/>
    <w:rsid w:val="009C63B0"/>
    <w:rsid w:val="009C661C"/>
    <w:rsid w:val="009C6808"/>
    <w:rsid w:val="009C6842"/>
    <w:rsid w:val="009C6C2D"/>
    <w:rsid w:val="009C6D24"/>
    <w:rsid w:val="009C6F04"/>
    <w:rsid w:val="009C718D"/>
    <w:rsid w:val="009C71F6"/>
    <w:rsid w:val="009C723B"/>
    <w:rsid w:val="009C7AAE"/>
    <w:rsid w:val="009C7E21"/>
    <w:rsid w:val="009C7F0A"/>
    <w:rsid w:val="009C7F5C"/>
    <w:rsid w:val="009D0011"/>
    <w:rsid w:val="009D0092"/>
    <w:rsid w:val="009D1212"/>
    <w:rsid w:val="009D158D"/>
    <w:rsid w:val="009D22A8"/>
    <w:rsid w:val="009D26F5"/>
    <w:rsid w:val="009D292F"/>
    <w:rsid w:val="009D2F12"/>
    <w:rsid w:val="009D32CB"/>
    <w:rsid w:val="009D3CD4"/>
    <w:rsid w:val="009D4010"/>
    <w:rsid w:val="009D4195"/>
    <w:rsid w:val="009D451D"/>
    <w:rsid w:val="009D4689"/>
    <w:rsid w:val="009D4C1A"/>
    <w:rsid w:val="009D5019"/>
    <w:rsid w:val="009D54E9"/>
    <w:rsid w:val="009D561E"/>
    <w:rsid w:val="009D596F"/>
    <w:rsid w:val="009D5D47"/>
    <w:rsid w:val="009D6072"/>
    <w:rsid w:val="009D667B"/>
    <w:rsid w:val="009D6733"/>
    <w:rsid w:val="009D6806"/>
    <w:rsid w:val="009D6A19"/>
    <w:rsid w:val="009D6F02"/>
    <w:rsid w:val="009D6FBA"/>
    <w:rsid w:val="009D7077"/>
    <w:rsid w:val="009D70F3"/>
    <w:rsid w:val="009D712C"/>
    <w:rsid w:val="009D7353"/>
    <w:rsid w:val="009D7699"/>
    <w:rsid w:val="009D77A6"/>
    <w:rsid w:val="009D7834"/>
    <w:rsid w:val="009E004D"/>
    <w:rsid w:val="009E0A81"/>
    <w:rsid w:val="009E0F00"/>
    <w:rsid w:val="009E0F7C"/>
    <w:rsid w:val="009E1991"/>
    <w:rsid w:val="009E1B2B"/>
    <w:rsid w:val="009E1DF3"/>
    <w:rsid w:val="009E1E54"/>
    <w:rsid w:val="009E1F8E"/>
    <w:rsid w:val="009E2017"/>
    <w:rsid w:val="009E20F2"/>
    <w:rsid w:val="009E2131"/>
    <w:rsid w:val="009E25EB"/>
    <w:rsid w:val="009E268E"/>
    <w:rsid w:val="009E2862"/>
    <w:rsid w:val="009E28FA"/>
    <w:rsid w:val="009E2AAF"/>
    <w:rsid w:val="009E2BE6"/>
    <w:rsid w:val="009E2D74"/>
    <w:rsid w:val="009E396F"/>
    <w:rsid w:val="009E3FD5"/>
    <w:rsid w:val="009E4700"/>
    <w:rsid w:val="009E47B6"/>
    <w:rsid w:val="009E500A"/>
    <w:rsid w:val="009E51E0"/>
    <w:rsid w:val="009E52FA"/>
    <w:rsid w:val="009E590D"/>
    <w:rsid w:val="009E5C3F"/>
    <w:rsid w:val="009E5D22"/>
    <w:rsid w:val="009E6054"/>
    <w:rsid w:val="009E66B6"/>
    <w:rsid w:val="009E6A7A"/>
    <w:rsid w:val="009E6DC2"/>
    <w:rsid w:val="009E6F58"/>
    <w:rsid w:val="009E7D8C"/>
    <w:rsid w:val="009F0830"/>
    <w:rsid w:val="009F0DB0"/>
    <w:rsid w:val="009F11A8"/>
    <w:rsid w:val="009F139D"/>
    <w:rsid w:val="009F182C"/>
    <w:rsid w:val="009F1906"/>
    <w:rsid w:val="009F1CB2"/>
    <w:rsid w:val="009F218C"/>
    <w:rsid w:val="009F28CA"/>
    <w:rsid w:val="009F2A4E"/>
    <w:rsid w:val="009F2A61"/>
    <w:rsid w:val="009F2A88"/>
    <w:rsid w:val="009F2B32"/>
    <w:rsid w:val="009F2B33"/>
    <w:rsid w:val="009F3041"/>
    <w:rsid w:val="009F33F3"/>
    <w:rsid w:val="009F3531"/>
    <w:rsid w:val="009F354F"/>
    <w:rsid w:val="009F3A54"/>
    <w:rsid w:val="009F3BA0"/>
    <w:rsid w:val="009F3D7C"/>
    <w:rsid w:val="009F4127"/>
    <w:rsid w:val="009F4359"/>
    <w:rsid w:val="009F49A6"/>
    <w:rsid w:val="009F4FFF"/>
    <w:rsid w:val="009F5061"/>
    <w:rsid w:val="009F51D0"/>
    <w:rsid w:val="009F51E8"/>
    <w:rsid w:val="009F54B1"/>
    <w:rsid w:val="009F55F4"/>
    <w:rsid w:val="009F61AF"/>
    <w:rsid w:val="009F621F"/>
    <w:rsid w:val="009F6438"/>
    <w:rsid w:val="009F64C6"/>
    <w:rsid w:val="009F6ADB"/>
    <w:rsid w:val="009F6AEA"/>
    <w:rsid w:val="009F6C10"/>
    <w:rsid w:val="009F6FE1"/>
    <w:rsid w:val="009F7AFA"/>
    <w:rsid w:val="009F7C75"/>
    <w:rsid w:val="00A00263"/>
    <w:rsid w:val="00A00649"/>
    <w:rsid w:val="00A00770"/>
    <w:rsid w:val="00A007B6"/>
    <w:rsid w:val="00A00800"/>
    <w:rsid w:val="00A00966"/>
    <w:rsid w:val="00A00C2A"/>
    <w:rsid w:val="00A017B6"/>
    <w:rsid w:val="00A01A13"/>
    <w:rsid w:val="00A01C36"/>
    <w:rsid w:val="00A0259A"/>
    <w:rsid w:val="00A02D1A"/>
    <w:rsid w:val="00A02D31"/>
    <w:rsid w:val="00A03274"/>
    <w:rsid w:val="00A032B2"/>
    <w:rsid w:val="00A03321"/>
    <w:rsid w:val="00A0366D"/>
    <w:rsid w:val="00A03735"/>
    <w:rsid w:val="00A03C8D"/>
    <w:rsid w:val="00A03D52"/>
    <w:rsid w:val="00A03F38"/>
    <w:rsid w:val="00A04588"/>
    <w:rsid w:val="00A04668"/>
    <w:rsid w:val="00A047C3"/>
    <w:rsid w:val="00A04866"/>
    <w:rsid w:val="00A04CBF"/>
    <w:rsid w:val="00A050B2"/>
    <w:rsid w:val="00A05903"/>
    <w:rsid w:val="00A059CC"/>
    <w:rsid w:val="00A0601E"/>
    <w:rsid w:val="00A06042"/>
    <w:rsid w:val="00A06B0A"/>
    <w:rsid w:val="00A06BA8"/>
    <w:rsid w:val="00A06C0E"/>
    <w:rsid w:val="00A06DC0"/>
    <w:rsid w:val="00A06E5F"/>
    <w:rsid w:val="00A06F4B"/>
    <w:rsid w:val="00A0708F"/>
    <w:rsid w:val="00A071A3"/>
    <w:rsid w:val="00A07C25"/>
    <w:rsid w:val="00A07F59"/>
    <w:rsid w:val="00A104F1"/>
    <w:rsid w:val="00A1054D"/>
    <w:rsid w:val="00A10914"/>
    <w:rsid w:val="00A10A63"/>
    <w:rsid w:val="00A10C19"/>
    <w:rsid w:val="00A1164B"/>
    <w:rsid w:val="00A116E6"/>
    <w:rsid w:val="00A11907"/>
    <w:rsid w:val="00A11A85"/>
    <w:rsid w:val="00A11AEC"/>
    <w:rsid w:val="00A11C20"/>
    <w:rsid w:val="00A11EE2"/>
    <w:rsid w:val="00A11F11"/>
    <w:rsid w:val="00A12265"/>
    <w:rsid w:val="00A128E3"/>
    <w:rsid w:val="00A1290F"/>
    <w:rsid w:val="00A12E1A"/>
    <w:rsid w:val="00A1322E"/>
    <w:rsid w:val="00A13726"/>
    <w:rsid w:val="00A13A4B"/>
    <w:rsid w:val="00A13AF3"/>
    <w:rsid w:val="00A13E7F"/>
    <w:rsid w:val="00A1411A"/>
    <w:rsid w:val="00A144BA"/>
    <w:rsid w:val="00A146B7"/>
    <w:rsid w:val="00A147EA"/>
    <w:rsid w:val="00A14932"/>
    <w:rsid w:val="00A14AA4"/>
    <w:rsid w:val="00A14C0F"/>
    <w:rsid w:val="00A14F93"/>
    <w:rsid w:val="00A15015"/>
    <w:rsid w:val="00A15456"/>
    <w:rsid w:val="00A15653"/>
    <w:rsid w:val="00A15711"/>
    <w:rsid w:val="00A15DE1"/>
    <w:rsid w:val="00A15EBD"/>
    <w:rsid w:val="00A16268"/>
    <w:rsid w:val="00A165AE"/>
    <w:rsid w:val="00A16773"/>
    <w:rsid w:val="00A16A86"/>
    <w:rsid w:val="00A16B67"/>
    <w:rsid w:val="00A17433"/>
    <w:rsid w:val="00A1747B"/>
    <w:rsid w:val="00A175D3"/>
    <w:rsid w:val="00A20334"/>
    <w:rsid w:val="00A2035B"/>
    <w:rsid w:val="00A20361"/>
    <w:rsid w:val="00A203DA"/>
    <w:rsid w:val="00A2077B"/>
    <w:rsid w:val="00A209E0"/>
    <w:rsid w:val="00A20BF4"/>
    <w:rsid w:val="00A20C7A"/>
    <w:rsid w:val="00A20E82"/>
    <w:rsid w:val="00A20ECF"/>
    <w:rsid w:val="00A21048"/>
    <w:rsid w:val="00A21138"/>
    <w:rsid w:val="00A2184F"/>
    <w:rsid w:val="00A21DC8"/>
    <w:rsid w:val="00A220DF"/>
    <w:rsid w:val="00A222C4"/>
    <w:rsid w:val="00A22300"/>
    <w:rsid w:val="00A22359"/>
    <w:rsid w:val="00A228BB"/>
    <w:rsid w:val="00A22DBC"/>
    <w:rsid w:val="00A22E60"/>
    <w:rsid w:val="00A23002"/>
    <w:rsid w:val="00A23168"/>
    <w:rsid w:val="00A240F0"/>
    <w:rsid w:val="00A24443"/>
    <w:rsid w:val="00A24B3F"/>
    <w:rsid w:val="00A24BAB"/>
    <w:rsid w:val="00A24BBE"/>
    <w:rsid w:val="00A24E22"/>
    <w:rsid w:val="00A24F83"/>
    <w:rsid w:val="00A24FB1"/>
    <w:rsid w:val="00A25A56"/>
    <w:rsid w:val="00A25B41"/>
    <w:rsid w:val="00A261CF"/>
    <w:rsid w:val="00A2630F"/>
    <w:rsid w:val="00A2660F"/>
    <w:rsid w:val="00A267C5"/>
    <w:rsid w:val="00A268B0"/>
    <w:rsid w:val="00A26A47"/>
    <w:rsid w:val="00A26B9F"/>
    <w:rsid w:val="00A27520"/>
    <w:rsid w:val="00A2770B"/>
    <w:rsid w:val="00A27C97"/>
    <w:rsid w:val="00A27ED3"/>
    <w:rsid w:val="00A3080F"/>
    <w:rsid w:val="00A30DEF"/>
    <w:rsid w:val="00A30F1B"/>
    <w:rsid w:val="00A314D1"/>
    <w:rsid w:val="00A31961"/>
    <w:rsid w:val="00A31AD8"/>
    <w:rsid w:val="00A31FEB"/>
    <w:rsid w:val="00A3221C"/>
    <w:rsid w:val="00A32424"/>
    <w:rsid w:val="00A32618"/>
    <w:rsid w:val="00A326E6"/>
    <w:rsid w:val="00A3278C"/>
    <w:rsid w:val="00A32951"/>
    <w:rsid w:val="00A32BBE"/>
    <w:rsid w:val="00A32DC3"/>
    <w:rsid w:val="00A32DE4"/>
    <w:rsid w:val="00A32E09"/>
    <w:rsid w:val="00A33237"/>
    <w:rsid w:val="00A335EC"/>
    <w:rsid w:val="00A33868"/>
    <w:rsid w:val="00A33B9D"/>
    <w:rsid w:val="00A33CB6"/>
    <w:rsid w:val="00A34140"/>
    <w:rsid w:val="00A3421A"/>
    <w:rsid w:val="00A34863"/>
    <w:rsid w:val="00A3487E"/>
    <w:rsid w:val="00A349C4"/>
    <w:rsid w:val="00A34C71"/>
    <w:rsid w:val="00A34CAE"/>
    <w:rsid w:val="00A34CC2"/>
    <w:rsid w:val="00A34DAD"/>
    <w:rsid w:val="00A34FE6"/>
    <w:rsid w:val="00A3552D"/>
    <w:rsid w:val="00A35954"/>
    <w:rsid w:val="00A359BB"/>
    <w:rsid w:val="00A35B0D"/>
    <w:rsid w:val="00A36681"/>
    <w:rsid w:val="00A36DC2"/>
    <w:rsid w:val="00A37295"/>
    <w:rsid w:val="00A37873"/>
    <w:rsid w:val="00A37886"/>
    <w:rsid w:val="00A37E2F"/>
    <w:rsid w:val="00A37ED3"/>
    <w:rsid w:val="00A401F5"/>
    <w:rsid w:val="00A40207"/>
    <w:rsid w:val="00A406D5"/>
    <w:rsid w:val="00A40928"/>
    <w:rsid w:val="00A40BB2"/>
    <w:rsid w:val="00A40E50"/>
    <w:rsid w:val="00A40E96"/>
    <w:rsid w:val="00A411F5"/>
    <w:rsid w:val="00A41377"/>
    <w:rsid w:val="00A4173A"/>
    <w:rsid w:val="00A42175"/>
    <w:rsid w:val="00A4223E"/>
    <w:rsid w:val="00A42323"/>
    <w:rsid w:val="00A42740"/>
    <w:rsid w:val="00A42A6D"/>
    <w:rsid w:val="00A42DD4"/>
    <w:rsid w:val="00A436C2"/>
    <w:rsid w:val="00A438BF"/>
    <w:rsid w:val="00A43BC5"/>
    <w:rsid w:val="00A43D76"/>
    <w:rsid w:val="00A43DB3"/>
    <w:rsid w:val="00A44318"/>
    <w:rsid w:val="00A4460D"/>
    <w:rsid w:val="00A446C2"/>
    <w:rsid w:val="00A44796"/>
    <w:rsid w:val="00A44B02"/>
    <w:rsid w:val="00A44E4C"/>
    <w:rsid w:val="00A4503A"/>
    <w:rsid w:val="00A45269"/>
    <w:rsid w:val="00A452B4"/>
    <w:rsid w:val="00A4541A"/>
    <w:rsid w:val="00A4554E"/>
    <w:rsid w:val="00A45C26"/>
    <w:rsid w:val="00A4683D"/>
    <w:rsid w:val="00A46DC5"/>
    <w:rsid w:val="00A470A3"/>
    <w:rsid w:val="00A47D24"/>
    <w:rsid w:val="00A50151"/>
    <w:rsid w:val="00A50C3E"/>
    <w:rsid w:val="00A50F2A"/>
    <w:rsid w:val="00A50F74"/>
    <w:rsid w:val="00A51618"/>
    <w:rsid w:val="00A51849"/>
    <w:rsid w:val="00A51CD9"/>
    <w:rsid w:val="00A51F34"/>
    <w:rsid w:val="00A52323"/>
    <w:rsid w:val="00A5298E"/>
    <w:rsid w:val="00A52CA1"/>
    <w:rsid w:val="00A534DB"/>
    <w:rsid w:val="00A5366B"/>
    <w:rsid w:val="00A5366C"/>
    <w:rsid w:val="00A53775"/>
    <w:rsid w:val="00A53825"/>
    <w:rsid w:val="00A53A72"/>
    <w:rsid w:val="00A53B29"/>
    <w:rsid w:val="00A53B6B"/>
    <w:rsid w:val="00A53BB8"/>
    <w:rsid w:val="00A53E00"/>
    <w:rsid w:val="00A5428B"/>
    <w:rsid w:val="00A54CAE"/>
    <w:rsid w:val="00A5542C"/>
    <w:rsid w:val="00A55C6C"/>
    <w:rsid w:val="00A56157"/>
    <w:rsid w:val="00A56251"/>
    <w:rsid w:val="00A563E4"/>
    <w:rsid w:val="00A56634"/>
    <w:rsid w:val="00A56CD8"/>
    <w:rsid w:val="00A56D35"/>
    <w:rsid w:val="00A57070"/>
    <w:rsid w:val="00A57482"/>
    <w:rsid w:val="00A57536"/>
    <w:rsid w:val="00A6000F"/>
    <w:rsid w:val="00A601E0"/>
    <w:rsid w:val="00A60584"/>
    <w:rsid w:val="00A60D0A"/>
    <w:rsid w:val="00A60DDC"/>
    <w:rsid w:val="00A61544"/>
    <w:rsid w:val="00A61769"/>
    <w:rsid w:val="00A61869"/>
    <w:rsid w:val="00A62081"/>
    <w:rsid w:val="00A622D8"/>
    <w:rsid w:val="00A62312"/>
    <w:rsid w:val="00A62426"/>
    <w:rsid w:val="00A62627"/>
    <w:rsid w:val="00A6274F"/>
    <w:rsid w:val="00A62D86"/>
    <w:rsid w:val="00A62DD0"/>
    <w:rsid w:val="00A62E21"/>
    <w:rsid w:val="00A630ED"/>
    <w:rsid w:val="00A636B6"/>
    <w:rsid w:val="00A63865"/>
    <w:rsid w:val="00A63A0F"/>
    <w:rsid w:val="00A63C4A"/>
    <w:rsid w:val="00A63E1D"/>
    <w:rsid w:val="00A63E55"/>
    <w:rsid w:val="00A64020"/>
    <w:rsid w:val="00A64719"/>
    <w:rsid w:val="00A647B0"/>
    <w:rsid w:val="00A64AD2"/>
    <w:rsid w:val="00A64F0A"/>
    <w:rsid w:val="00A65117"/>
    <w:rsid w:val="00A6537F"/>
    <w:rsid w:val="00A657AE"/>
    <w:rsid w:val="00A659B2"/>
    <w:rsid w:val="00A664B3"/>
    <w:rsid w:val="00A66824"/>
    <w:rsid w:val="00A66DA7"/>
    <w:rsid w:val="00A674B5"/>
    <w:rsid w:val="00A67A63"/>
    <w:rsid w:val="00A67BA7"/>
    <w:rsid w:val="00A67C55"/>
    <w:rsid w:val="00A67E9F"/>
    <w:rsid w:val="00A67F02"/>
    <w:rsid w:val="00A67FDF"/>
    <w:rsid w:val="00A701AE"/>
    <w:rsid w:val="00A70529"/>
    <w:rsid w:val="00A7087E"/>
    <w:rsid w:val="00A70901"/>
    <w:rsid w:val="00A70E13"/>
    <w:rsid w:val="00A70F29"/>
    <w:rsid w:val="00A71180"/>
    <w:rsid w:val="00A7142D"/>
    <w:rsid w:val="00A716CC"/>
    <w:rsid w:val="00A718B7"/>
    <w:rsid w:val="00A71AE6"/>
    <w:rsid w:val="00A71BEF"/>
    <w:rsid w:val="00A7201B"/>
    <w:rsid w:val="00A726A1"/>
    <w:rsid w:val="00A72F47"/>
    <w:rsid w:val="00A730AE"/>
    <w:rsid w:val="00A7317F"/>
    <w:rsid w:val="00A73742"/>
    <w:rsid w:val="00A7375A"/>
    <w:rsid w:val="00A7382E"/>
    <w:rsid w:val="00A74120"/>
    <w:rsid w:val="00A742A7"/>
    <w:rsid w:val="00A74318"/>
    <w:rsid w:val="00A74645"/>
    <w:rsid w:val="00A7471A"/>
    <w:rsid w:val="00A7482C"/>
    <w:rsid w:val="00A74EBD"/>
    <w:rsid w:val="00A74F8E"/>
    <w:rsid w:val="00A75174"/>
    <w:rsid w:val="00A75188"/>
    <w:rsid w:val="00A751FF"/>
    <w:rsid w:val="00A75209"/>
    <w:rsid w:val="00A753BE"/>
    <w:rsid w:val="00A76028"/>
    <w:rsid w:val="00A76282"/>
    <w:rsid w:val="00A765B3"/>
    <w:rsid w:val="00A774AD"/>
    <w:rsid w:val="00A77551"/>
    <w:rsid w:val="00A80171"/>
    <w:rsid w:val="00A802F3"/>
    <w:rsid w:val="00A8052F"/>
    <w:rsid w:val="00A80721"/>
    <w:rsid w:val="00A80917"/>
    <w:rsid w:val="00A80B7F"/>
    <w:rsid w:val="00A819D6"/>
    <w:rsid w:val="00A81A44"/>
    <w:rsid w:val="00A81C7E"/>
    <w:rsid w:val="00A81D9C"/>
    <w:rsid w:val="00A81E16"/>
    <w:rsid w:val="00A823AD"/>
    <w:rsid w:val="00A824C6"/>
    <w:rsid w:val="00A827E7"/>
    <w:rsid w:val="00A828D3"/>
    <w:rsid w:val="00A82D8D"/>
    <w:rsid w:val="00A82ED8"/>
    <w:rsid w:val="00A830A1"/>
    <w:rsid w:val="00A832B7"/>
    <w:rsid w:val="00A832DD"/>
    <w:rsid w:val="00A83ACA"/>
    <w:rsid w:val="00A83FC8"/>
    <w:rsid w:val="00A84104"/>
    <w:rsid w:val="00A844CA"/>
    <w:rsid w:val="00A8476B"/>
    <w:rsid w:val="00A84A73"/>
    <w:rsid w:val="00A84E18"/>
    <w:rsid w:val="00A84F98"/>
    <w:rsid w:val="00A85091"/>
    <w:rsid w:val="00A85471"/>
    <w:rsid w:val="00A8563C"/>
    <w:rsid w:val="00A857B2"/>
    <w:rsid w:val="00A85AD5"/>
    <w:rsid w:val="00A85EC3"/>
    <w:rsid w:val="00A862D5"/>
    <w:rsid w:val="00A8639E"/>
    <w:rsid w:val="00A865A3"/>
    <w:rsid w:val="00A86786"/>
    <w:rsid w:val="00A86C87"/>
    <w:rsid w:val="00A87308"/>
    <w:rsid w:val="00A87392"/>
    <w:rsid w:val="00A87AB0"/>
    <w:rsid w:val="00A87B12"/>
    <w:rsid w:val="00A87FE3"/>
    <w:rsid w:val="00A90A25"/>
    <w:rsid w:val="00A90F94"/>
    <w:rsid w:val="00A91063"/>
    <w:rsid w:val="00A91CF3"/>
    <w:rsid w:val="00A91D7C"/>
    <w:rsid w:val="00A91E7F"/>
    <w:rsid w:val="00A92455"/>
    <w:rsid w:val="00A925BC"/>
    <w:rsid w:val="00A92649"/>
    <w:rsid w:val="00A9265C"/>
    <w:rsid w:val="00A92C7C"/>
    <w:rsid w:val="00A93846"/>
    <w:rsid w:val="00A93863"/>
    <w:rsid w:val="00A93CAA"/>
    <w:rsid w:val="00A940F2"/>
    <w:rsid w:val="00A943A7"/>
    <w:rsid w:val="00A943C0"/>
    <w:rsid w:val="00A943FF"/>
    <w:rsid w:val="00A94696"/>
    <w:rsid w:val="00A947F5"/>
    <w:rsid w:val="00A94CF7"/>
    <w:rsid w:val="00A95304"/>
    <w:rsid w:val="00A95311"/>
    <w:rsid w:val="00A9589F"/>
    <w:rsid w:val="00A9591F"/>
    <w:rsid w:val="00A95CAD"/>
    <w:rsid w:val="00A95DB8"/>
    <w:rsid w:val="00A95F18"/>
    <w:rsid w:val="00A960C7"/>
    <w:rsid w:val="00A9661B"/>
    <w:rsid w:val="00A96807"/>
    <w:rsid w:val="00A968CC"/>
    <w:rsid w:val="00A96D3D"/>
    <w:rsid w:val="00A97027"/>
    <w:rsid w:val="00A971AF"/>
    <w:rsid w:val="00A97523"/>
    <w:rsid w:val="00A97937"/>
    <w:rsid w:val="00A97C5B"/>
    <w:rsid w:val="00A97E0A"/>
    <w:rsid w:val="00A97E33"/>
    <w:rsid w:val="00A97E60"/>
    <w:rsid w:val="00AA03A8"/>
    <w:rsid w:val="00AA0402"/>
    <w:rsid w:val="00AA0435"/>
    <w:rsid w:val="00AA058D"/>
    <w:rsid w:val="00AA08DF"/>
    <w:rsid w:val="00AA09F6"/>
    <w:rsid w:val="00AA0DC8"/>
    <w:rsid w:val="00AA109D"/>
    <w:rsid w:val="00AA10D7"/>
    <w:rsid w:val="00AA1208"/>
    <w:rsid w:val="00AA1758"/>
    <w:rsid w:val="00AA17D9"/>
    <w:rsid w:val="00AA18AB"/>
    <w:rsid w:val="00AA1948"/>
    <w:rsid w:val="00AA1DC9"/>
    <w:rsid w:val="00AA219F"/>
    <w:rsid w:val="00AA234D"/>
    <w:rsid w:val="00AA244B"/>
    <w:rsid w:val="00AA2576"/>
    <w:rsid w:val="00AA29FC"/>
    <w:rsid w:val="00AA2C51"/>
    <w:rsid w:val="00AA2FB5"/>
    <w:rsid w:val="00AA2FC7"/>
    <w:rsid w:val="00AA329E"/>
    <w:rsid w:val="00AA378F"/>
    <w:rsid w:val="00AA3A05"/>
    <w:rsid w:val="00AA3D91"/>
    <w:rsid w:val="00AA4492"/>
    <w:rsid w:val="00AA451C"/>
    <w:rsid w:val="00AA495C"/>
    <w:rsid w:val="00AA4C4B"/>
    <w:rsid w:val="00AA4C53"/>
    <w:rsid w:val="00AA4C5D"/>
    <w:rsid w:val="00AA51E8"/>
    <w:rsid w:val="00AA5442"/>
    <w:rsid w:val="00AA5476"/>
    <w:rsid w:val="00AA5CCC"/>
    <w:rsid w:val="00AA5CFE"/>
    <w:rsid w:val="00AA5DCB"/>
    <w:rsid w:val="00AA5EEB"/>
    <w:rsid w:val="00AA6059"/>
    <w:rsid w:val="00AA61B1"/>
    <w:rsid w:val="00AA6750"/>
    <w:rsid w:val="00AA6B50"/>
    <w:rsid w:val="00AA6DC9"/>
    <w:rsid w:val="00AA70E2"/>
    <w:rsid w:val="00AA7293"/>
    <w:rsid w:val="00AA757F"/>
    <w:rsid w:val="00AA7A37"/>
    <w:rsid w:val="00AB0133"/>
    <w:rsid w:val="00AB024D"/>
    <w:rsid w:val="00AB065B"/>
    <w:rsid w:val="00AB0916"/>
    <w:rsid w:val="00AB0A8A"/>
    <w:rsid w:val="00AB0D41"/>
    <w:rsid w:val="00AB0E39"/>
    <w:rsid w:val="00AB10F1"/>
    <w:rsid w:val="00AB1371"/>
    <w:rsid w:val="00AB13E8"/>
    <w:rsid w:val="00AB1478"/>
    <w:rsid w:val="00AB1A16"/>
    <w:rsid w:val="00AB1C1B"/>
    <w:rsid w:val="00AB1C45"/>
    <w:rsid w:val="00AB1C70"/>
    <w:rsid w:val="00AB1DC6"/>
    <w:rsid w:val="00AB1F79"/>
    <w:rsid w:val="00AB215E"/>
    <w:rsid w:val="00AB245D"/>
    <w:rsid w:val="00AB291F"/>
    <w:rsid w:val="00AB2BF7"/>
    <w:rsid w:val="00AB2C73"/>
    <w:rsid w:val="00AB3C50"/>
    <w:rsid w:val="00AB3DB3"/>
    <w:rsid w:val="00AB3EAF"/>
    <w:rsid w:val="00AB40E4"/>
    <w:rsid w:val="00AB418B"/>
    <w:rsid w:val="00AB43A6"/>
    <w:rsid w:val="00AB445F"/>
    <w:rsid w:val="00AB4C2B"/>
    <w:rsid w:val="00AB5053"/>
    <w:rsid w:val="00AB5286"/>
    <w:rsid w:val="00AB5675"/>
    <w:rsid w:val="00AB6121"/>
    <w:rsid w:val="00AB6128"/>
    <w:rsid w:val="00AB6847"/>
    <w:rsid w:val="00AB6A9F"/>
    <w:rsid w:val="00AB6BBF"/>
    <w:rsid w:val="00AB6D05"/>
    <w:rsid w:val="00AB7428"/>
    <w:rsid w:val="00AB79A1"/>
    <w:rsid w:val="00AB79FB"/>
    <w:rsid w:val="00AB7D03"/>
    <w:rsid w:val="00AC0602"/>
    <w:rsid w:val="00AC0BD1"/>
    <w:rsid w:val="00AC1394"/>
    <w:rsid w:val="00AC1A1F"/>
    <w:rsid w:val="00AC1F80"/>
    <w:rsid w:val="00AC2308"/>
    <w:rsid w:val="00AC2617"/>
    <w:rsid w:val="00AC2FBC"/>
    <w:rsid w:val="00AC3094"/>
    <w:rsid w:val="00AC34C3"/>
    <w:rsid w:val="00AC374B"/>
    <w:rsid w:val="00AC386C"/>
    <w:rsid w:val="00AC3A0B"/>
    <w:rsid w:val="00AC404C"/>
    <w:rsid w:val="00AC4A4A"/>
    <w:rsid w:val="00AC4CBF"/>
    <w:rsid w:val="00AC61D2"/>
    <w:rsid w:val="00AC6324"/>
    <w:rsid w:val="00AC68FB"/>
    <w:rsid w:val="00AC6915"/>
    <w:rsid w:val="00AC6C61"/>
    <w:rsid w:val="00AC6C97"/>
    <w:rsid w:val="00AC70D1"/>
    <w:rsid w:val="00AC7132"/>
    <w:rsid w:val="00AC76DA"/>
    <w:rsid w:val="00AC7755"/>
    <w:rsid w:val="00AC79A4"/>
    <w:rsid w:val="00AC7F1E"/>
    <w:rsid w:val="00AC7FC3"/>
    <w:rsid w:val="00AD01CA"/>
    <w:rsid w:val="00AD031D"/>
    <w:rsid w:val="00AD0396"/>
    <w:rsid w:val="00AD03C5"/>
    <w:rsid w:val="00AD0422"/>
    <w:rsid w:val="00AD059E"/>
    <w:rsid w:val="00AD06C6"/>
    <w:rsid w:val="00AD06ED"/>
    <w:rsid w:val="00AD07EB"/>
    <w:rsid w:val="00AD102C"/>
    <w:rsid w:val="00AD10AB"/>
    <w:rsid w:val="00AD1348"/>
    <w:rsid w:val="00AD2796"/>
    <w:rsid w:val="00AD2B64"/>
    <w:rsid w:val="00AD3146"/>
    <w:rsid w:val="00AD347B"/>
    <w:rsid w:val="00AD3AA8"/>
    <w:rsid w:val="00AD3B05"/>
    <w:rsid w:val="00AD3FD6"/>
    <w:rsid w:val="00AD420F"/>
    <w:rsid w:val="00AD4469"/>
    <w:rsid w:val="00AD454D"/>
    <w:rsid w:val="00AD4940"/>
    <w:rsid w:val="00AD4A24"/>
    <w:rsid w:val="00AD4B4F"/>
    <w:rsid w:val="00AD4BCE"/>
    <w:rsid w:val="00AD50D7"/>
    <w:rsid w:val="00AD5109"/>
    <w:rsid w:val="00AD544B"/>
    <w:rsid w:val="00AD5D19"/>
    <w:rsid w:val="00AD5D23"/>
    <w:rsid w:val="00AD5E37"/>
    <w:rsid w:val="00AD6343"/>
    <w:rsid w:val="00AD6476"/>
    <w:rsid w:val="00AD7003"/>
    <w:rsid w:val="00AD7731"/>
    <w:rsid w:val="00AE005B"/>
    <w:rsid w:val="00AE01AB"/>
    <w:rsid w:val="00AE0227"/>
    <w:rsid w:val="00AE0240"/>
    <w:rsid w:val="00AE070F"/>
    <w:rsid w:val="00AE1283"/>
    <w:rsid w:val="00AE173F"/>
    <w:rsid w:val="00AE1812"/>
    <w:rsid w:val="00AE1F06"/>
    <w:rsid w:val="00AE2511"/>
    <w:rsid w:val="00AE2A6A"/>
    <w:rsid w:val="00AE2A9C"/>
    <w:rsid w:val="00AE34FF"/>
    <w:rsid w:val="00AE3877"/>
    <w:rsid w:val="00AE3AD5"/>
    <w:rsid w:val="00AE3B9E"/>
    <w:rsid w:val="00AE3CC5"/>
    <w:rsid w:val="00AE3E11"/>
    <w:rsid w:val="00AE3EE6"/>
    <w:rsid w:val="00AE462D"/>
    <w:rsid w:val="00AE47F6"/>
    <w:rsid w:val="00AE4B5D"/>
    <w:rsid w:val="00AE4B81"/>
    <w:rsid w:val="00AE4E9B"/>
    <w:rsid w:val="00AE5A2D"/>
    <w:rsid w:val="00AE5A38"/>
    <w:rsid w:val="00AE5D45"/>
    <w:rsid w:val="00AE64E1"/>
    <w:rsid w:val="00AE65FC"/>
    <w:rsid w:val="00AE68EB"/>
    <w:rsid w:val="00AE6C4F"/>
    <w:rsid w:val="00AE6E35"/>
    <w:rsid w:val="00AE700B"/>
    <w:rsid w:val="00AE70B2"/>
    <w:rsid w:val="00AE7101"/>
    <w:rsid w:val="00AE71F7"/>
    <w:rsid w:val="00AE7384"/>
    <w:rsid w:val="00AE78B5"/>
    <w:rsid w:val="00AE7B13"/>
    <w:rsid w:val="00AE7DBA"/>
    <w:rsid w:val="00AF0686"/>
    <w:rsid w:val="00AF0A75"/>
    <w:rsid w:val="00AF0BE6"/>
    <w:rsid w:val="00AF13ED"/>
    <w:rsid w:val="00AF1912"/>
    <w:rsid w:val="00AF1967"/>
    <w:rsid w:val="00AF19EE"/>
    <w:rsid w:val="00AF1E1B"/>
    <w:rsid w:val="00AF1EF1"/>
    <w:rsid w:val="00AF21E6"/>
    <w:rsid w:val="00AF26A6"/>
    <w:rsid w:val="00AF2940"/>
    <w:rsid w:val="00AF2A59"/>
    <w:rsid w:val="00AF2BFE"/>
    <w:rsid w:val="00AF2C53"/>
    <w:rsid w:val="00AF2E91"/>
    <w:rsid w:val="00AF2FAB"/>
    <w:rsid w:val="00AF35F7"/>
    <w:rsid w:val="00AF3693"/>
    <w:rsid w:val="00AF3B46"/>
    <w:rsid w:val="00AF407A"/>
    <w:rsid w:val="00AF42E9"/>
    <w:rsid w:val="00AF432D"/>
    <w:rsid w:val="00AF4492"/>
    <w:rsid w:val="00AF4817"/>
    <w:rsid w:val="00AF4877"/>
    <w:rsid w:val="00AF4991"/>
    <w:rsid w:val="00AF4995"/>
    <w:rsid w:val="00AF4CEB"/>
    <w:rsid w:val="00AF4DB6"/>
    <w:rsid w:val="00AF5070"/>
    <w:rsid w:val="00AF50BE"/>
    <w:rsid w:val="00AF512D"/>
    <w:rsid w:val="00AF5DCD"/>
    <w:rsid w:val="00AF656F"/>
    <w:rsid w:val="00AF67C9"/>
    <w:rsid w:val="00AF6818"/>
    <w:rsid w:val="00AF6942"/>
    <w:rsid w:val="00AF697D"/>
    <w:rsid w:val="00AF6A93"/>
    <w:rsid w:val="00AF723B"/>
    <w:rsid w:val="00AF73EA"/>
    <w:rsid w:val="00AF78D5"/>
    <w:rsid w:val="00AF7970"/>
    <w:rsid w:val="00AF7D67"/>
    <w:rsid w:val="00AF7DE4"/>
    <w:rsid w:val="00AF7E22"/>
    <w:rsid w:val="00B001F5"/>
    <w:rsid w:val="00B00470"/>
    <w:rsid w:val="00B005C1"/>
    <w:rsid w:val="00B0155E"/>
    <w:rsid w:val="00B0179D"/>
    <w:rsid w:val="00B01D85"/>
    <w:rsid w:val="00B025A0"/>
    <w:rsid w:val="00B02ABF"/>
    <w:rsid w:val="00B031B4"/>
    <w:rsid w:val="00B0336F"/>
    <w:rsid w:val="00B03814"/>
    <w:rsid w:val="00B03AD2"/>
    <w:rsid w:val="00B04681"/>
    <w:rsid w:val="00B04940"/>
    <w:rsid w:val="00B055DE"/>
    <w:rsid w:val="00B0576A"/>
    <w:rsid w:val="00B05920"/>
    <w:rsid w:val="00B060A5"/>
    <w:rsid w:val="00B06624"/>
    <w:rsid w:val="00B0674D"/>
    <w:rsid w:val="00B06A27"/>
    <w:rsid w:val="00B073CA"/>
    <w:rsid w:val="00B075E4"/>
    <w:rsid w:val="00B07814"/>
    <w:rsid w:val="00B07856"/>
    <w:rsid w:val="00B07B04"/>
    <w:rsid w:val="00B07DF4"/>
    <w:rsid w:val="00B103BF"/>
    <w:rsid w:val="00B10646"/>
    <w:rsid w:val="00B10AB6"/>
    <w:rsid w:val="00B10DCB"/>
    <w:rsid w:val="00B10E2C"/>
    <w:rsid w:val="00B10E37"/>
    <w:rsid w:val="00B10E80"/>
    <w:rsid w:val="00B10EF4"/>
    <w:rsid w:val="00B11066"/>
    <w:rsid w:val="00B11131"/>
    <w:rsid w:val="00B11155"/>
    <w:rsid w:val="00B111A0"/>
    <w:rsid w:val="00B118B5"/>
    <w:rsid w:val="00B11CFB"/>
    <w:rsid w:val="00B12532"/>
    <w:rsid w:val="00B12BE7"/>
    <w:rsid w:val="00B12C87"/>
    <w:rsid w:val="00B12DC5"/>
    <w:rsid w:val="00B13653"/>
    <w:rsid w:val="00B138CD"/>
    <w:rsid w:val="00B138E2"/>
    <w:rsid w:val="00B13940"/>
    <w:rsid w:val="00B139B7"/>
    <w:rsid w:val="00B14543"/>
    <w:rsid w:val="00B14ADE"/>
    <w:rsid w:val="00B14BA9"/>
    <w:rsid w:val="00B157C8"/>
    <w:rsid w:val="00B15A97"/>
    <w:rsid w:val="00B15D68"/>
    <w:rsid w:val="00B15D69"/>
    <w:rsid w:val="00B15DB6"/>
    <w:rsid w:val="00B164DA"/>
    <w:rsid w:val="00B16C66"/>
    <w:rsid w:val="00B16DF4"/>
    <w:rsid w:val="00B17329"/>
    <w:rsid w:val="00B1732B"/>
    <w:rsid w:val="00B1740A"/>
    <w:rsid w:val="00B17BB5"/>
    <w:rsid w:val="00B208E8"/>
    <w:rsid w:val="00B20CBD"/>
    <w:rsid w:val="00B20FD5"/>
    <w:rsid w:val="00B211D2"/>
    <w:rsid w:val="00B2121D"/>
    <w:rsid w:val="00B21258"/>
    <w:rsid w:val="00B216FE"/>
    <w:rsid w:val="00B21812"/>
    <w:rsid w:val="00B21D9B"/>
    <w:rsid w:val="00B2287C"/>
    <w:rsid w:val="00B23508"/>
    <w:rsid w:val="00B236DC"/>
    <w:rsid w:val="00B236DE"/>
    <w:rsid w:val="00B23C1C"/>
    <w:rsid w:val="00B23CD7"/>
    <w:rsid w:val="00B23F24"/>
    <w:rsid w:val="00B24207"/>
    <w:rsid w:val="00B24319"/>
    <w:rsid w:val="00B2450C"/>
    <w:rsid w:val="00B24726"/>
    <w:rsid w:val="00B24F12"/>
    <w:rsid w:val="00B2538C"/>
    <w:rsid w:val="00B253D9"/>
    <w:rsid w:val="00B25866"/>
    <w:rsid w:val="00B25BD4"/>
    <w:rsid w:val="00B2615A"/>
    <w:rsid w:val="00B26861"/>
    <w:rsid w:val="00B268D6"/>
    <w:rsid w:val="00B26CB3"/>
    <w:rsid w:val="00B26FF2"/>
    <w:rsid w:val="00B27020"/>
    <w:rsid w:val="00B271A6"/>
    <w:rsid w:val="00B272CA"/>
    <w:rsid w:val="00B27816"/>
    <w:rsid w:val="00B27F3F"/>
    <w:rsid w:val="00B30515"/>
    <w:rsid w:val="00B30718"/>
    <w:rsid w:val="00B30B88"/>
    <w:rsid w:val="00B30D1C"/>
    <w:rsid w:val="00B30E2B"/>
    <w:rsid w:val="00B3126A"/>
    <w:rsid w:val="00B313FB"/>
    <w:rsid w:val="00B317B2"/>
    <w:rsid w:val="00B318FA"/>
    <w:rsid w:val="00B3249C"/>
    <w:rsid w:val="00B325BE"/>
    <w:rsid w:val="00B32621"/>
    <w:rsid w:val="00B32841"/>
    <w:rsid w:val="00B32BAF"/>
    <w:rsid w:val="00B33170"/>
    <w:rsid w:val="00B3342B"/>
    <w:rsid w:val="00B336AE"/>
    <w:rsid w:val="00B336C4"/>
    <w:rsid w:val="00B33A41"/>
    <w:rsid w:val="00B33CAA"/>
    <w:rsid w:val="00B348E9"/>
    <w:rsid w:val="00B349F2"/>
    <w:rsid w:val="00B34CCC"/>
    <w:rsid w:val="00B34CE4"/>
    <w:rsid w:val="00B34E08"/>
    <w:rsid w:val="00B353C5"/>
    <w:rsid w:val="00B35928"/>
    <w:rsid w:val="00B359A4"/>
    <w:rsid w:val="00B35A41"/>
    <w:rsid w:val="00B35D9F"/>
    <w:rsid w:val="00B35DF7"/>
    <w:rsid w:val="00B36289"/>
    <w:rsid w:val="00B36579"/>
    <w:rsid w:val="00B37264"/>
    <w:rsid w:val="00B373A1"/>
    <w:rsid w:val="00B373F2"/>
    <w:rsid w:val="00B37802"/>
    <w:rsid w:val="00B378C1"/>
    <w:rsid w:val="00B379A3"/>
    <w:rsid w:val="00B37B41"/>
    <w:rsid w:val="00B40869"/>
    <w:rsid w:val="00B40ACE"/>
    <w:rsid w:val="00B40B5F"/>
    <w:rsid w:val="00B40B83"/>
    <w:rsid w:val="00B40D00"/>
    <w:rsid w:val="00B40E2B"/>
    <w:rsid w:val="00B40EDB"/>
    <w:rsid w:val="00B41498"/>
    <w:rsid w:val="00B41559"/>
    <w:rsid w:val="00B41795"/>
    <w:rsid w:val="00B4188B"/>
    <w:rsid w:val="00B41A95"/>
    <w:rsid w:val="00B41C75"/>
    <w:rsid w:val="00B41C88"/>
    <w:rsid w:val="00B426DF"/>
    <w:rsid w:val="00B428A6"/>
    <w:rsid w:val="00B433F5"/>
    <w:rsid w:val="00B4340C"/>
    <w:rsid w:val="00B437B2"/>
    <w:rsid w:val="00B43BD4"/>
    <w:rsid w:val="00B43CD8"/>
    <w:rsid w:val="00B44118"/>
    <w:rsid w:val="00B4414F"/>
    <w:rsid w:val="00B4449B"/>
    <w:rsid w:val="00B44591"/>
    <w:rsid w:val="00B445E6"/>
    <w:rsid w:val="00B44972"/>
    <w:rsid w:val="00B44B87"/>
    <w:rsid w:val="00B4555A"/>
    <w:rsid w:val="00B465A1"/>
    <w:rsid w:val="00B46811"/>
    <w:rsid w:val="00B46A07"/>
    <w:rsid w:val="00B46AA2"/>
    <w:rsid w:val="00B46E9B"/>
    <w:rsid w:val="00B4724A"/>
    <w:rsid w:val="00B478BD"/>
    <w:rsid w:val="00B5098A"/>
    <w:rsid w:val="00B50EE3"/>
    <w:rsid w:val="00B517B9"/>
    <w:rsid w:val="00B52693"/>
    <w:rsid w:val="00B52907"/>
    <w:rsid w:val="00B52C0A"/>
    <w:rsid w:val="00B52E9E"/>
    <w:rsid w:val="00B53356"/>
    <w:rsid w:val="00B534CF"/>
    <w:rsid w:val="00B536DD"/>
    <w:rsid w:val="00B537DB"/>
    <w:rsid w:val="00B53CF6"/>
    <w:rsid w:val="00B53F95"/>
    <w:rsid w:val="00B540D7"/>
    <w:rsid w:val="00B5449B"/>
    <w:rsid w:val="00B5498C"/>
    <w:rsid w:val="00B54D87"/>
    <w:rsid w:val="00B5540F"/>
    <w:rsid w:val="00B5577F"/>
    <w:rsid w:val="00B55963"/>
    <w:rsid w:val="00B55A2C"/>
    <w:rsid w:val="00B55AAB"/>
    <w:rsid w:val="00B55E61"/>
    <w:rsid w:val="00B55E98"/>
    <w:rsid w:val="00B55F57"/>
    <w:rsid w:val="00B561AF"/>
    <w:rsid w:val="00B56324"/>
    <w:rsid w:val="00B56E50"/>
    <w:rsid w:val="00B56F6E"/>
    <w:rsid w:val="00B571D3"/>
    <w:rsid w:val="00B571F2"/>
    <w:rsid w:val="00B575CA"/>
    <w:rsid w:val="00B577A1"/>
    <w:rsid w:val="00B57AE8"/>
    <w:rsid w:val="00B57B11"/>
    <w:rsid w:val="00B57B79"/>
    <w:rsid w:val="00B57CAA"/>
    <w:rsid w:val="00B57CEA"/>
    <w:rsid w:val="00B6034A"/>
    <w:rsid w:val="00B60561"/>
    <w:rsid w:val="00B607F8"/>
    <w:rsid w:val="00B613DD"/>
    <w:rsid w:val="00B61B6B"/>
    <w:rsid w:val="00B61E24"/>
    <w:rsid w:val="00B6213D"/>
    <w:rsid w:val="00B6221D"/>
    <w:rsid w:val="00B625C5"/>
    <w:rsid w:val="00B62678"/>
    <w:rsid w:val="00B629BC"/>
    <w:rsid w:val="00B62F85"/>
    <w:rsid w:val="00B63306"/>
    <w:rsid w:val="00B6347C"/>
    <w:rsid w:val="00B63845"/>
    <w:rsid w:val="00B639D2"/>
    <w:rsid w:val="00B63C23"/>
    <w:rsid w:val="00B63D8B"/>
    <w:rsid w:val="00B641DC"/>
    <w:rsid w:val="00B64684"/>
    <w:rsid w:val="00B649F1"/>
    <w:rsid w:val="00B64B16"/>
    <w:rsid w:val="00B653DC"/>
    <w:rsid w:val="00B65426"/>
    <w:rsid w:val="00B659F5"/>
    <w:rsid w:val="00B65AC3"/>
    <w:rsid w:val="00B65E79"/>
    <w:rsid w:val="00B6648B"/>
    <w:rsid w:val="00B669F5"/>
    <w:rsid w:val="00B66C27"/>
    <w:rsid w:val="00B67366"/>
    <w:rsid w:val="00B67431"/>
    <w:rsid w:val="00B6779C"/>
    <w:rsid w:val="00B70972"/>
    <w:rsid w:val="00B709DD"/>
    <w:rsid w:val="00B710B4"/>
    <w:rsid w:val="00B71628"/>
    <w:rsid w:val="00B71643"/>
    <w:rsid w:val="00B719C1"/>
    <w:rsid w:val="00B721C9"/>
    <w:rsid w:val="00B73B2D"/>
    <w:rsid w:val="00B73C24"/>
    <w:rsid w:val="00B73D17"/>
    <w:rsid w:val="00B73E24"/>
    <w:rsid w:val="00B74165"/>
    <w:rsid w:val="00B7433D"/>
    <w:rsid w:val="00B747AF"/>
    <w:rsid w:val="00B747F2"/>
    <w:rsid w:val="00B74842"/>
    <w:rsid w:val="00B748EB"/>
    <w:rsid w:val="00B749A1"/>
    <w:rsid w:val="00B74B52"/>
    <w:rsid w:val="00B74EE5"/>
    <w:rsid w:val="00B74F0B"/>
    <w:rsid w:val="00B74FA7"/>
    <w:rsid w:val="00B75112"/>
    <w:rsid w:val="00B7529C"/>
    <w:rsid w:val="00B7531A"/>
    <w:rsid w:val="00B75427"/>
    <w:rsid w:val="00B75886"/>
    <w:rsid w:val="00B75BE0"/>
    <w:rsid w:val="00B75DC1"/>
    <w:rsid w:val="00B75FDC"/>
    <w:rsid w:val="00B761C7"/>
    <w:rsid w:val="00B76267"/>
    <w:rsid w:val="00B766D9"/>
    <w:rsid w:val="00B767DE"/>
    <w:rsid w:val="00B768D8"/>
    <w:rsid w:val="00B7699C"/>
    <w:rsid w:val="00B772D1"/>
    <w:rsid w:val="00B7744E"/>
    <w:rsid w:val="00B77D19"/>
    <w:rsid w:val="00B80A8F"/>
    <w:rsid w:val="00B80E58"/>
    <w:rsid w:val="00B8111C"/>
    <w:rsid w:val="00B812B9"/>
    <w:rsid w:val="00B8134C"/>
    <w:rsid w:val="00B81704"/>
    <w:rsid w:val="00B819D7"/>
    <w:rsid w:val="00B81B41"/>
    <w:rsid w:val="00B8240B"/>
    <w:rsid w:val="00B826FF"/>
    <w:rsid w:val="00B82DB1"/>
    <w:rsid w:val="00B82E60"/>
    <w:rsid w:val="00B83305"/>
    <w:rsid w:val="00B83AB2"/>
    <w:rsid w:val="00B83C83"/>
    <w:rsid w:val="00B83CE0"/>
    <w:rsid w:val="00B83E90"/>
    <w:rsid w:val="00B840B5"/>
    <w:rsid w:val="00B8423D"/>
    <w:rsid w:val="00B842E7"/>
    <w:rsid w:val="00B8431E"/>
    <w:rsid w:val="00B84740"/>
    <w:rsid w:val="00B847DE"/>
    <w:rsid w:val="00B84E62"/>
    <w:rsid w:val="00B85019"/>
    <w:rsid w:val="00B850C8"/>
    <w:rsid w:val="00B85A0E"/>
    <w:rsid w:val="00B85B29"/>
    <w:rsid w:val="00B85B2C"/>
    <w:rsid w:val="00B85E05"/>
    <w:rsid w:val="00B86026"/>
    <w:rsid w:val="00B86373"/>
    <w:rsid w:val="00B8642C"/>
    <w:rsid w:val="00B86506"/>
    <w:rsid w:val="00B86883"/>
    <w:rsid w:val="00B86D03"/>
    <w:rsid w:val="00B87217"/>
    <w:rsid w:val="00B877E1"/>
    <w:rsid w:val="00B87FCB"/>
    <w:rsid w:val="00B906FB"/>
    <w:rsid w:val="00B90ACD"/>
    <w:rsid w:val="00B90B54"/>
    <w:rsid w:val="00B91182"/>
    <w:rsid w:val="00B912A8"/>
    <w:rsid w:val="00B915EE"/>
    <w:rsid w:val="00B918A1"/>
    <w:rsid w:val="00B91A29"/>
    <w:rsid w:val="00B92226"/>
    <w:rsid w:val="00B92782"/>
    <w:rsid w:val="00B92D0F"/>
    <w:rsid w:val="00B93545"/>
    <w:rsid w:val="00B9365B"/>
    <w:rsid w:val="00B936CB"/>
    <w:rsid w:val="00B9372E"/>
    <w:rsid w:val="00B938DE"/>
    <w:rsid w:val="00B93AE7"/>
    <w:rsid w:val="00B94440"/>
    <w:rsid w:val="00B94C11"/>
    <w:rsid w:val="00B94EDF"/>
    <w:rsid w:val="00B94F9C"/>
    <w:rsid w:val="00B94FF8"/>
    <w:rsid w:val="00B95054"/>
    <w:rsid w:val="00B953DA"/>
    <w:rsid w:val="00B95442"/>
    <w:rsid w:val="00B954DA"/>
    <w:rsid w:val="00B95569"/>
    <w:rsid w:val="00B95620"/>
    <w:rsid w:val="00B95CF1"/>
    <w:rsid w:val="00B95E9E"/>
    <w:rsid w:val="00B961EE"/>
    <w:rsid w:val="00B9621C"/>
    <w:rsid w:val="00B96546"/>
    <w:rsid w:val="00B96AF4"/>
    <w:rsid w:val="00B96EBC"/>
    <w:rsid w:val="00B97160"/>
    <w:rsid w:val="00B977BB"/>
    <w:rsid w:val="00B979CC"/>
    <w:rsid w:val="00B97BA0"/>
    <w:rsid w:val="00BA0004"/>
    <w:rsid w:val="00BA027E"/>
    <w:rsid w:val="00BA077E"/>
    <w:rsid w:val="00BA0B1A"/>
    <w:rsid w:val="00BA1520"/>
    <w:rsid w:val="00BA15F7"/>
    <w:rsid w:val="00BA1F0A"/>
    <w:rsid w:val="00BA25FC"/>
    <w:rsid w:val="00BA2841"/>
    <w:rsid w:val="00BA2E45"/>
    <w:rsid w:val="00BA36E4"/>
    <w:rsid w:val="00BA3711"/>
    <w:rsid w:val="00BA39C2"/>
    <w:rsid w:val="00BA4271"/>
    <w:rsid w:val="00BA435D"/>
    <w:rsid w:val="00BA4B00"/>
    <w:rsid w:val="00BA4B2D"/>
    <w:rsid w:val="00BA579F"/>
    <w:rsid w:val="00BA5B89"/>
    <w:rsid w:val="00BA5EBD"/>
    <w:rsid w:val="00BA6360"/>
    <w:rsid w:val="00BA6445"/>
    <w:rsid w:val="00BA6DD3"/>
    <w:rsid w:val="00BA6E92"/>
    <w:rsid w:val="00BA714B"/>
    <w:rsid w:val="00BA7177"/>
    <w:rsid w:val="00BA7300"/>
    <w:rsid w:val="00BA7613"/>
    <w:rsid w:val="00BA7E79"/>
    <w:rsid w:val="00BB0A4B"/>
    <w:rsid w:val="00BB0BAE"/>
    <w:rsid w:val="00BB0EC9"/>
    <w:rsid w:val="00BB0F59"/>
    <w:rsid w:val="00BB0FAF"/>
    <w:rsid w:val="00BB1ADB"/>
    <w:rsid w:val="00BB24F0"/>
    <w:rsid w:val="00BB29A6"/>
    <w:rsid w:val="00BB29B7"/>
    <w:rsid w:val="00BB29E8"/>
    <w:rsid w:val="00BB2A45"/>
    <w:rsid w:val="00BB2AB2"/>
    <w:rsid w:val="00BB2BEA"/>
    <w:rsid w:val="00BB2C25"/>
    <w:rsid w:val="00BB2DBB"/>
    <w:rsid w:val="00BB34D7"/>
    <w:rsid w:val="00BB35BE"/>
    <w:rsid w:val="00BB37F8"/>
    <w:rsid w:val="00BB3BD6"/>
    <w:rsid w:val="00BB3EAC"/>
    <w:rsid w:val="00BB3F2A"/>
    <w:rsid w:val="00BB4513"/>
    <w:rsid w:val="00BB457D"/>
    <w:rsid w:val="00BB46D7"/>
    <w:rsid w:val="00BB4879"/>
    <w:rsid w:val="00BB49E9"/>
    <w:rsid w:val="00BB4E30"/>
    <w:rsid w:val="00BB4F43"/>
    <w:rsid w:val="00BB54C8"/>
    <w:rsid w:val="00BB577B"/>
    <w:rsid w:val="00BB5AF8"/>
    <w:rsid w:val="00BB5B0E"/>
    <w:rsid w:val="00BB5BA1"/>
    <w:rsid w:val="00BB6266"/>
    <w:rsid w:val="00BB69C6"/>
    <w:rsid w:val="00BB6CB7"/>
    <w:rsid w:val="00BB6CC0"/>
    <w:rsid w:val="00BB6CD2"/>
    <w:rsid w:val="00BB6D93"/>
    <w:rsid w:val="00BB7579"/>
    <w:rsid w:val="00BB768E"/>
    <w:rsid w:val="00BB784A"/>
    <w:rsid w:val="00BB7C1D"/>
    <w:rsid w:val="00BB7E00"/>
    <w:rsid w:val="00BC0372"/>
    <w:rsid w:val="00BC07FD"/>
    <w:rsid w:val="00BC09C0"/>
    <w:rsid w:val="00BC0B6B"/>
    <w:rsid w:val="00BC0BE2"/>
    <w:rsid w:val="00BC0DA7"/>
    <w:rsid w:val="00BC0DE1"/>
    <w:rsid w:val="00BC0F34"/>
    <w:rsid w:val="00BC1432"/>
    <w:rsid w:val="00BC1A6F"/>
    <w:rsid w:val="00BC1B42"/>
    <w:rsid w:val="00BC1E4B"/>
    <w:rsid w:val="00BC1E80"/>
    <w:rsid w:val="00BC1FBD"/>
    <w:rsid w:val="00BC22EA"/>
    <w:rsid w:val="00BC2363"/>
    <w:rsid w:val="00BC253F"/>
    <w:rsid w:val="00BC26AA"/>
    <w:rsid w:val="00BC2A8E"/>
    <w:rsid w:val="00BC2A98"/>
    <w:rsid w:val="00BC2DF6"/>
    <w:rsid w:val="00BC37F6"/>
    <w:rsid w:val="00BC3979"/>
    <w:rsid w:val="00BC3986"/>
    <w:rsid w:val="00BC3AD0"/>
    <w:rsid w:val="00BC3FB8"/>
    <w:rsid w:val="00BC4067"/>
    <w:rsid w:val="00BC4AB6"/>
    <w:rsid w:val="00BC51CD"/>
    <w:rsid w:val="00BC5341"/>
    <w:rsid w:val="00BC5383"/>
    <w:rsid w:val="00BC5817"/>
    <w:rsid w:val="00BC5A6E"/>
    <w:rsid w:val="00BC5D94"/>
    <w:rsid w:val="00BC60DD"/>
    <w:rsid w:val="00BC6790"/>
    <w:rsid w:val="00BC6B4C"/>
    <w:rsid w:val="00BC6C4F"/>
    <w:rsid w:val="00BC6E4D"/>
    <w:rsid w:val="00BC6F2C"/>
    <w:rsid w:val="00BC72AC"/>
    <w:rsid w:val="00BC76F1"/>
    <w:rsid w:val="00BC7A16"/>
    <w:rsid w:val="00BC7A22"/>
    <w:rsid w:val="00BC7C49"/>
    <w:rsid w:val="00BD00F5"/>
    <w:rsid w:val="00BD0216"/>
    <w:rsid w:val="00BD070C"/>
    <w:rsid w:val="00BD0BBB"/>
    <w:rsid w:val="00BD0D7B"/>
    <w:rsid w:val="00BD119B"/>
    <w:rsid w:val="00BD1296"/>
    <w:rsid w:val="00BD1785"/>
    <w:rsid w:val="00BD1E22"/>
    <w:rsid w:val="00BD1F59"/>
    <w:rsid w:val="00BD2418"/>
    <w:rsid w:val="00BD3414"/>
    <w:rsid w:val="00BD363C"/>
    <w:rsid w:val="00BD3912"/>
    <w:rsid w:val="00BD3DDE"/>
    <w:rsid w:val="00BD4135"/>
    <w:rsid w:val="00BD4728"/>
    <w:rsid w:val="00BD48AB"/>
    <w:rsid w:val="00BD4D81"/>
    <w:rsid w:val="00BD534F"/>
    <w:rsid w:val="00BD5749"/>
    <w:rsid w:val="00BD5DFA"/>
    <w:rsid w:val="00BD6546"/>
    <w:rsid w:val="00BD6605"/>
    <w:rsid w:val="00BD678E"/>
    <w:rsid w:val="00BD6DE8"/>
    <w:rsid w:val="00BD7006"/>
    <w:rsid w:val="00BD73CA"/>
    <w:rsid w:val="00BD799B"/>
    <w:rsid w:val="00BD79D0"/>
    <w:rsid w:val="00BD7DF3"/>
    <w:rsid w:val="00BD7E04"/>
    <w:rsid w:val="00BD7F5F"/>
    <w:rsid w:val="00BE00D4"/>
    <w:rsid w:val="00BE01AB"/>
    <w:rsid w:val="00BE01CF"/>
    <w:rsid w:val="00BE0285"/>
    <w:rsid w:val="00BE058E"/>
    <w:rsid w:val="00BE05A1"/>
    <w:rsid w:val="00BE0783"/>
    <w:rsid w:val="00BE0A08"/>
    <w:rsid w:val="00BE0A21"/>
    <w:rsid w:val="00BE0BC3"/>
    <w:rsid w:val="00BE0C89"/>
    <w:rsid w:val="00BE0CE8"/>
    <w:rsid w:val="00BE0E77"/>
    <w:rsid w:val="00BE1561"/>
    <w:rsid w:val="00BE1562"/>
    <w:rsid w:val="00BE1AB5"/>
    <w:rsid w:val="00BE1C86"/>
    <w:rsid w:val="00BE1DBE"/>
    <w:rsid w:val="00BE1E6A"/>
    <w:rsid w:val="00BE1EE3"/>
    <w:rsid w:val="00BE1F5B"/>
    <w:rsid w:val="00BE2399"/>
    <w:rsid w:val="00BE304D"/>
    <w:rsid w:val="00BE3573"/>
    <w:rsid w:val="00BE392E"/>
    <w:rsid w:val="00BE4067"/>
    <w:rsid w:val="00BE49AC"/>
    <w:rsid w:val="00BE4A24"/>
    <w:rsid w:val="00BE4FF5"/>
    <w:rsid w:val="00BE502C"/>
    <w:rsid w:val="00BE51BE"/>
    <w:rsid w:val="00BE55B5"/>
    <w:rsid w:val="00BE56B7"/>
    <w:rsid w:val="00BE5811"/>
    <w:rsid w:val="00BE5E5E"/>
    <w:rsid w:val="00BE67CD"/>
    <w:rsid w:val="00BE69EF"/>
    <w:rsid w:val="00BE6DBE"/>
    <w:rsid w:val="00BE738C"/>
    <w:rsid w:val="00BE7BBE"/>
    <w:rsid w:val="00BE7F13"/>
    <w:rsid w:val="00BE7F2D"/>
    <w:rsid w:val="00BF0428"/>
    <w:rsid w:val="00BF0E5A"/>
    <w:rsid w:val="00BF1188"/>
    <w:rsid w:val="00BF185F"/>
    <w:rsid w:val="00BF1E2F"/>
    <w:rsid w:val="00BF2769"/>
    <w:rsid w:val="00BF2B31"/>
    <w:rsid w:val="00BF2D43"/>
    <w:rsid w:val="00BF3170"/>
    <w:rsid w:val="00BF320F"/>
    <w:rsid w:val="00BF3668"/>
    <w:rsid w:val="00BF38C0"/>
    <w:rsid w:val="00BF3D5B"/>
    <w:rsid w:val="00BF3F17"/>
    <w:rsid w:val="00BF4197"/>
    <w:rsid w:val="00BF4270"/>
    <w:rsid w:val="00BF48D6"/>
    <w:rsid w:val="00BF5306"/>
    <w:rsid w:val="00BF5398"/>
    <w:rsid w:val="00BF5793"/>
    <w:rsid w:val="00BF5849"/>
    <w:rsid w:val="00BF591F"/>
    <w:rsid w:val="00BF5D1A"/>
    <w:rsid w:val="00BF63E8"/>
    <w:rsid w:val="00BF672B"/>
    <w:rsid w:val="00BF6878"/>
    <w:rsid w:val="00BF6E7F"/>
    <w:rsid w:val="00BF7935"/>
    <w:rsid w:val="00BF7D37"/>
    <w:rsid w:val="00C00032"/>
    <w:rsid w:val="00C0047B"/>
    <w:rsid w:val="00C009D7"/>
    <w:rsid w:val="00C009E9"/>
    <w:rsid w:val="00C00DB0"/>
    <w:rsid w:val="00C00E2B"/>
    <w:rsid w:val="00C00F7D"/>
    <w:rsid w:val="00C01654"/>
    <w:rsid w:val="00C01717"/>
    <w:rsid w:val="00C018DB"/>
    <w:rsid w:val="00C019F6"/>
    <w:rsid w:val="00C01CE9"/>
    <w:rsid w:val="00C01EF8"/>
    <w:rsid w:val="00C02CD2"/>
    <w:rsid w:val="00C03037"/>
    <w:rsid w:val="00C0310C"/>
    <w:rsid w:val="00C032EE"/>
    <w:rsid w:val="00C033E2"/>
    <w:rsid w:val="00C03852"/>
    <w:rsid w:val="00C03916"/>
    <w:rsid w:val="00C0394D"/>
    <w:rsid w:val="00C03B09"/>
    <w:rsid w:val="00C03F1C"/>
    <w:rsid w:val="00C043FD"/>
    <w:rsid w:val="00C047BA"/>
    <w:rsid w:val="00C05070"/>
    <w:rsid w:val="00C05275"/>
    <w:rsid w:val="00C0563B"/>
    <w:rsid w:val="00C0640E"/>
    <w:rsid w:val="00C06906"/>
    <w:rsid w:val="00C06ADB"/>
    <w:rsid w:val="00C06CC5"/>
    <w:rsid w:val="00C06DBB"/>
    <w:rsid w:val="00C07010"/>
    <w:rsid w:val="00C0748D"/>
    <w:rsid w:val="00C0790A"/>
    <w:rsid w:val="00C07B37"/>
    <w:rsid w:val="00C07C7A"/>
    <w:rsid w:val="00C10672"/>
    <w:rsid w:val="00C11ACD"/>
    <w:rsid w:val="00C11D76"/>
    <w:rsid w:val="00C122C8"/>
    <w:rsid w:val="00C122CA"/>
    <w:rsid w:val="00C123DA"/>
    <w:rsid w:val="00C12790"/>
    <w:rsid w:val="00C12990"/>
    <w:rsid w:val="00C14A87"/>
    <w:rsid w:val="00C14AB5"/>
    <w:rsid w:val="00C14AEE"/>
    <w:rsid w:val="00C14B92"/>
    <w:rsid w:val="00C14E24"/>
    <w:rsid w:val="00C151D8"/>
    <w:rsid w:val="00C15C41"/>
    <w:rsid w:val="00C15EC0"/>
    <w:rsid w:val="00C16352"/>
    <w:rsid w:val="00C1656B"/>
    <w:rsid w:val="00C16E06"/>
    <w:rsid w:val="00C175CB"/>
    <w:rsid w:val="00C1788C"/>
    <w:rsid w:val="00C17D1E"/>
    <w:rsid w:val="00C20100"/>
    <w:rsid w:val="00C205AE"/>
    <w:rsid w:val="00C20C10"/>
    <w:rsid w:val="00C20C32"/>
    <w:rsid w:val="00C20FC7"/>
    <w:rsid w:val="00C213AB"/>
    <w:rsid w:val="00C2190C"/>
    <w:rsid w:val="00C21C48"/>
    <w:rsid w:val="00C21DE5"/>
    <w:rsid w:val="00C21F6D"/>
    <w:rsid w:val="00C22E5F"/>
    <w:rsid w:val="00C23528"/>
    <w:rsid w:val="00C23CA2"/>
    <w:rsid w:val="00C23DAE"/>
    <w:rsid w:val="00C24052"/>
    <w:rsid w:val="00C242DC"/>
    <w:rsid w:val="00C24353"/>
    <w:rsid w:val="00C24643"/>
    <w:rsid w:val="00C24753"/>
    <w:rsid w:val="00C24933"/>
    <w:rsid w:val="00C24993"/>
    <w:rsid w:val="00C24ECA"/>
    <w:rsid w:val="00C250FE"/>
    <w:rsid w:val="00C252F8"/>
    <w:rsid w:val="00C25512"/>
    <w:rsid w:val="00C255AE"/>
    <w:rsid w:val="00C25639"/>
    <w:rsid w:val="00C25988"/>
    <w:rsid w:val="00C26070"/>
    <w:rsid w:val="00C26229"/>
    <w:rsid w:val="00C26877"/>
    <w:rsid w:val="00C27500"/>
    <w:rsid w:val="00C2752E"/>
    <w:rsid w:val="00C2777F"/>
    <w:rsid w:val="00C279C3"/>
    <w:rsid w:val="00C27E24"/>
    <w:rsid w:val="00C27FE5"/>
    <w:rsid w:val="00C3015E"/>
    <w:rsid w:val="00C301CB"/>
    <w:rsid w:val="00C301D4"/>
    <w:rsid w:val="00C3073B"/>
    <w:rsid w:val="00C30A57"/>
    <w:rsid w:val="00C30B51"/>
    <w:rsid w:val="00C30D9B"/>
    <w:rsid w:val="00C30FDE"/>
    <w:rsid w:val="00C3136E"/>
    <w:rsid w:val="00C31B5B"/>
    <w:rsid w:val="00C32228"/>
    <w:rsid w:val="00C32593"/>
    <w:rsid w:val="00C32764"/>
    <w:rsid w:val="00C327D2"/>
    <w:rsid w:val="00C327E4"/>
    <w:rsid w:val="00C32F32"/>
    <w:rsid w:val="00C32F3D"/>
    <w:rsid w:val="00C33383"/>
    <w:rsid w:val="00C3366C"/>
    <w:rsid w:val="00C33704"/>
    <w:rsid w:val="00C33795"/>
    <w:rsid w:val="00C33BA3"/>
    <w:rsid w:val="00C33F31"/>
    <w:rsid w:val="00C3402E"/>
    <w:rsid w:val="00C3411A"/>
    <w:rsid w:val="00C341EA"/>
    <w:rsid w:val="00C34331"/>
    <w:rsid w:val="00C343A1"/>
    <w:rsid w:val="00C348FF"/>
    <w:rsid w:val="00C34973"/>
    <w:rsid w:val="00C34A6D"/>
    <w:rsid w:val="00C34D0E"/>
    <w:rsid w:val="00C34DE5"/>
    <w:rsid w:val="00C355E9"/>
    <w:rsid w:val="00C35A65"/>
    <w:rsid w:val="00C36139"/>
    <w:rsid w:val="00C3621C"/>
    <w:rsid w:val="00C362E7"/>
    <w:rsid w:val="00C36556"/>
    <w:rsid w:val="00C365C9"/>
    <w:rsid w:val="00C36A9E"/>
    <w:rsid w:val="00C36BBC"/>
    <w:rsid w:val="00C36D65"/>
    <w:rsid w:val="00C376ED"/>
    <w:rsid w:val="00C3770C"/>
    <w:rsid w:val="00C37A1E"/>
    <w:rsid w:val="00C37CEA"/>
    <w:rsid w:val="00C37FD2"/>
    <w:rsid w:val="00C401E4"/>
    <w:rsid w:val="00C402A5"/>
    <w:rsid w:val="00C40354"/>
    <w:rsid w:val="00C403B9"/>
    <w:rsid w:val="00C405CB"/>
    <w:rsid w:val="00C408A7"/>
    <w:rsid w:val="00C40E9D"/>
    <w:rsid w:val="00C410A5"/>
    <w:rsid w:val="00C41356"/>
    <w:rsid w:val="00C41EF3"/>
    <w:rsid w:val="00C41FD2"/>
    <w:rsid w:val="00C420CD"/>
    <w:rsid w:val="00C42141"/>
    <w:rsid w:val="00C4252B"/>
    <w:rsid w:val="00C4252E"/>
    <w:rsid w:val="00C4260C"/>
    <w:rsid w:val="00C428E3"/>
    <w:rsid w:val="00C42942"/>
    <w:rsid w:val="00C430BE"/>
    <w:rsid w:val="00C43C13"/>
    <w:rsid w:val="00C440EC"/>
    <w:rsid w:val="00C441AF"/>
    <w:rsid w:val="00C448C1"/>
    <w:rsid w:val="00C45317"/>
    <w:rsid w:val="00C45695"/>
    <w:rsid w:val="00C45829"/>
    <w:rsid w:val="00C45864"/>
    <w:rsid w:val="00C45B1C"/>
    <w:rsid w:val="00C45DFD"/>
    <w:rsid w:val="00C46573"/>
    <w:rsid w:val="00C46648"/>
    <w:rsid w:val="00C466D3"/>
    <w:rsid w:val="00C46844"/>
    <w:rsid w:val="00C46EB5"/>
    <w:rsid w:val="00C473D6"/>
    <w:rsid w:val="00C479AB"/>
    <w:rsid w:val="00C47AE0"/>
    <w:rsid w:val="00C47E2C"/>
    <w:rsid w:val="00C503FD"/>
    <w:rsid w:val="00C50458"/>
    <w:rsid w:val="00C50ADA"/>
    <w:rsid w:val="00C51AF2"/>
    <w:rsid w:val="00C51E63"/>
    <w:rsid w:val="00C5224D"/>
    <w:rsid w:val="00C5240C"/>
    <w:rsid w:val="00C52653"/>
    <w:rsid w:val="00C52721"/>
    <w:rsid w:val="00C529D0"/>
    <w:rsid w:val="00C5336B"/>
    <w:rsid w:val="00C536F6"/>
    <w:rsid w:val="00C53A52"/>
    <w:rsid w:val="00C54771"/>
    <w:rsid w:val="00C54ADB"/>
    <w:rsid w:val="00C54EC2"/>
    <w:rsid w:val="00C55A49"/>
    <w:rsid w:val="00C55B59"/>
    <w:rsid w:val="00C561EF"/>
    <w:rsid w:val="00C56E75"/>
    <w:rsid w:val="00C57300"/>
    <w:rsid w:val="00C575FC"/>
    <w:rsid w:val="00C57A17"/>
    <w:rsid w:val="00C57B3D"/>
    <w:rsid w:val="00C57BC3"/>
    <w:rsid w:val="00C57D6C"/>
    <w:rsid w:val="00C57DDE"/>
    <w:rsid w:val="00C57DE5"/>
    <w:rsid w:val="00C57E0E"/>
    <w:rsid w:val="00C57E6E"/>
    <w:rsid w:val="00C57E8B"/>
    <w:rsid w:val="00C6045A"/>
    <w:rsid w:val="00C60487"/>
    <w:rsid w:val="00C604FA"/>
    <w:rsid w:val="00C6085A"/>
    <w:rsid w:val="00C6094B"/>
    <w:rsid w:val="00C60A8E"/>
    <w:rsid w:val="00C60ACC"/>
    <w:rsid w:val="00C60CEF"/>
    <w:rsid w:val="00C612A8"/>
    <w:rsid w:val="00C613BF"/>
    <w:rsid w:val="00C61862"/>
    <w:rsid w:val="00C61AAA"/>
    <w:rsid w:val="00C6219C"/>
    <w:rsid w:val="00C63747"/>
    <w:rsid w:val="00C637E1"/>
    <w:rsid w:val="00C63E5E"/>
    <w:rsid w:val="00C63F1B"/>
    <w:rsid w:val="00C6410C"/>
    <w:rsid w:val="00C6420C"/>
    <w:rsid w:val="00C648C9"/>
    <w:rsid w:val="00C649EF"/>
    <w:rsid w:val="00C64A98"/>
    <w:rsid w:val="00C64D3B"/>
    <w:rsid w:val="00C65899"/>
    <w:rsid w:val="00C660DB"/>
    <w:rsid w:val="00C660E5"/>
    <w:rsid w:val="00C6643A"/>
    <w:rsid w:val="00C6666A"/>
    <w:rsid w:val="00C66887"/>
    <w:rsid w:val="00C66F49"/>
    <w:rsid w:val="00C67130"/>
    <w:rsid w:val="00C67300"/>
    <w:rsid w:val="00C677D8"/>
    <w:rsid w:val="00C67F5C"/>
    <w:rsid w:val="00C704E1"/>
    <w:rsid w:val="00C70AC6"/>
    <w:rsid w:val="00C70D22"/>
    <w:rsid w:val="00C71635"/>
    <w:rsid w:val="00C716FB"/>
    <w:rsid w:val="00C71C65"/>
    <w:rsid w:val="00C71E1C"/>
    <w:rsid w:val="00C72488"/>
    <w:rsid w:val="00C73005"/>
    <w:rsid w:val="00C730E2"/>
    <w:rsid w:val="00C73950"/>
    <w:rsid w:val="00C73B05"/>
    <w:rsid w:val="00C73DFF"/>
    <w:rsid w:val="00C73ED9"/>
    <w:rsid w:val="00C74295"/>
    <w:rsid w:val="00C744DC"/>
    <w:rsid w:val="00C74540"/>
    <w:rsid w:val="00C745E1"/>
    <w:rsid w:val="00C74AF8"/>
    <w:rsid w:val="00C74CA6"/>
    <w:rsid w:val="00C74D46"/>
    <w:rsid w:val="00C74DC3"/>
    <w:rsid w:val="00C75172"/>
    <w:rsid w:val="00C75561"/>
    <w:rsid w:val="00C75808"/>
    <w:rsid w:val="00C75C09"/>
    <w:rsid w:val="00C760CF"/>
    <w:rsid w:val="00C76333"/>
    <w:rsid w:val="00C76738"/>
    <w:rsid w:val="00C772D6"/>
    <w:rsid w:val="00C77569"/>
    <w:rsid w:val="00C77925"/>
    <w:rsid w:val="00C77BE4"/>
    <w:rsid w:val="00C77C21"/>
    <w:rsid w:val="00C77C52"/>
    <w:rsid w:val="00C77F6E"/>
    <w:rsid w:val="00C800D6"/>
    <w:rsid w:val="00C802FF"/>
    <w:rsid w:val="00C806F7"/>
    <w:rsid w:val="00C80EFE"/>
    <w:rsid w:val="00C8158F"/>
    <w:rsid w:val="00C81A69"/>
    <w:rsid w:val="00C82294"/>
    <w:rsid w:val="00C82318"/>
    <w:rsid w:val="00C82B1D"/>
    <w:rsid w:val="00C82F4D"/>
    <w:rsid w:val="00C83507"/>
    <w:rsid w:val="00C83830"/>
    <w:rsid w:val="00C83899"/>
    <w:rsid w:val="00C8401D"/>
    <w:rsid w:val="00C84132"/>
    <w:rsid w:val="00C8482F"/>
    <w:rsid w:val="00C84BAB"/>
    <w:rsid w:val="00C84EA0"/>
    <w:rsid w:val="00C84F03"/>
    <w:rsid w:val="00C85575"/>
    <w:rsid w:val="00C8575E"/>
    <w:rsid w:val="00C85883"/>
    <w:rsid w:val="00C85CCC"/>
    <w:rsid w:val="00C86037"/>
    <w:rsid w:val="00C860FE"/>
    <w:rsid w:val="00C86326"/>
    <w:rsid w:val="00C866F7"/>
    <w:rsid w:val="00C86821"/>
    <w:rsid w:val="00C86C86"/>
    <w:rsid w:val="00C870C1"/>
    <w:rsid w:val="00C87140"/>
    <w:rsid w:val="00C87957"/>
    <w:rsid w:val="00C87C2D"/>
    <w:rsid w:val="00C87DE8"/>
    <w:rsid w:val="00C87E09"/>
    <w:rsid w:val="00C90246"/>
    <w:rsid w:val="00C90257"/>
    <w:rsid w:val="00C90507"/>
    <w:rsid w:val="00C90826"/>
    <w:rsid w:val="00C90E6D"/>
    <w:rsid w:val="00C91200"/>
    <w:rsid w:val="00C91561"/>
    <w:rsid w:val="00C91F56"/>
    <w:rsid w:val="00C92093"/>
    <w:rsid w:val="00C922A6"/>
    <w:rsid w:val="00C925A1"/>
    <w:rsid w:val="00C92831"/>
    <w:rsid w:val="00C928E9"/>
    <w:rsid w:val="00C92B64"/>
    <w:rsid w:val="00C92D2C"/>
    <w:rsid w:val="00C931EC"/>
    <w:rsid w:val="00C933E2"/>
    <w:rsid w:val="00C936C7"/>
    <w:rsid w:val="00C938E4"/>
    <w:rsid w:val="00C93BE9"/>
    <w:rsid w:val="00C93E93"/>
    <w:rsid w:val="00C9453B"/>
    <w:rsid w:val="00C946C4"/>
    <w:rsid w:val="00C947C2"/>
    <w:rsid w:val="00C951C2"/>
    <w:rsid w:val="00C953E8"/>
    <w:rsid w:val="00C9544F"/>
    <w:rsid w:val="00C955C2"/>
    <w:rsid w:val="00C957BD"/>
    <w:rsid w:val="00C95964"/>
    <w:rsid w:val="00C95F29"/>
    <w:rsid w:val="00C96008"/>
    <w:rsid w:val="00C96597"/>
    <w:rsid w:val="00C96906"/>
    <w:rsid w:val="00C96B03"/>
    <w:rsid w:val="00C96CBC"/>
    <w:rsid w:val="00C96F6A"/>
    <w:rsid w:val="00C9734F"/>
    <w:rsid w:val="00C97507"/>
    <w:rsid w:val="00C97781"/>
    <w:rsid w:val="00C979D4"/>
    <w:rsid w:val="00C97D18"/>
    <w:rsid w:val="00C97F82"/>
    <w:rsid w:val="00CA0239"/>
    <w:rsid w:val="00CA0966"/>
    <w:rsid w:val="00CA0BF0"/>
    <w:rsid w:val="00CA11B2"/>
    <w:rsid w:val="00CA12FB"/>
    <w:rsid w:val="00CA16A9"/>
    <w:rsid w:val="00CA17AE"/>
    <w:rsid w:val="00CA17F6"/>
    <w:rsid w:val="00CA1C9C"/>
    <w:rsid w:val="00CA1E2E"/>
    <w:rsid w:val="00CA1EE3"/>
    <w:rsid w:val="00CA1F22"/>
    <w:rsid w:val="00CA24E4"/>
    <w:rsid w:val="00CA272F"/>
    <w:rsid w:val="00CA2869"/>
    <w:rsid w:val="00CA2D16"/>
    <w:rsid w:val="00CA2F27"/>
    <w:rsid w:val="00CA3432"/>
    <w:rsid w:val="00CA36F6"/>
    <w:rsid w:val="00CA3A60"/>
    <w:rsid w:val="00CA3BD0"/>
    <w:rsid w:val="00CA410F"/>
    <w:rsid w:val="00CA42DE"/>
    <w:rsid w:val="00CA460D"/>
    <w:rsid w:val="00CA4940"/>
    <w:rsid w:val="00CA5271"/>
    <w:rsid w:val="00CA55E3"/>
    <w:rsid w:val="00CA5773"/>
    <w:rsid w:val="00CA5879"/>
    <w:rsid w:val="00CA5A3F"/>
    <w:rsid w:val="00CA5CE0"/>
    <w:rsid w:val="00CA6490"/>
    <w:rsid w:val="00CA68A6"/>
    <w:rsid w:val="00CA6CF2"/>
    <w:rsid w:val="00CA704E"/>
    <w:rsid w:val="00CA706F"/>
    <w:rsid w:val="00CA71B2"/>
    <w:rsid w:val="00CA73D9"/>
    <w:rsid w:val="00CA7735"/>
    <w:rsid w:val="00CA7882"/>
    <w:rsid w:val="00CB04B6"/>
    <w:rsid w:val="00CB05E2"/>
    <w:rsid w:val="00CB0B6F"/>
    <w:rsid w:val="00CB0CE8"/>
    <w:rsid w:val="00CB0DD5"/>
    <w:rsid w:val="00CB0F61"/>
    <w:rsid w:val="00CB1063"/>
    <w:rsid w:val="00CB1606"/>
    <w:rsid w:val="00CB1DAD"/>
    <w:rsid w:val="00CB26B3"/>
    <w:rsid w:val="00CB2AEF"/>
    <w:rsid w:val="00CB2AFA"/>
    <w:rsid w:val="00CB2B30"/>
    <w:rsid w:val="00CB2CC4"/>
    <w:rsid w:val="00CB2D19"/>
    <w:rsid w:val="00CB2F1C"/>
    <w:rsid w:val="00CB338E"/>
    <w:rsid w:val="00CB33B7"/>
    <w:rsid w:val="00CB3AB8"/>
    <w:rsid w:val="00CB3B70"/>
    <w:rsid w:val="00CB3C2E"/>
    <w:rsid w:val="00CB3C98"/>
    <w:rsid w:val="00CB3CA7"/>
    <w:rsid w:val="00CB3F78"/>
    <w:rsid w:val="00CB408E"/>
    <w:rsid w:val="00CB4180"/>
    <w:rsid w:val="00CB4186"/>
    <w:rsid w:val="00CB4231"/>
    <w:rsid w:val="00CB46F8"/>
    <w:rsid w:val="00CB4B7C"/>
    <w:rsid w:val="00CB4D4B"/>
    <w:rsid w:val="00CB4FAF"/>
    <w:rsid w:val="00CB5142"/>
    <w:rsid w:val="00CB54F9"/>
    <w:rsid w:val="00CB571A"/>
    <w:rsid w:val="00CB5D13"/>
    <w:rsid w:val="00CB5FB8"/>
    <w:rsid w:val="00CB606C"/>
    <w:rsid w:val="00CB6113"/>
    <w:rsid w:val="00CB636A"/>
    <w:rsid w:val="00CB641B"/>
    <w:rsid w:val="00CB66C2"/>
    <w:rsid w:val="00CB67A0"/>
    <w:rsid w:val="00CB686C"/>
    <w:rsid w:val="00CB6A77"/>
    <w:rsid w:val="00CB6CD8"/>
    <w:rsid w:val="00CB6D97"/>
    <w:rsid w:val="00CB7EF5"/>
    <w:rsid w:val="00CC011F"/>
    <w:rsid w:val="00CC0134"/>
    <w:rsid w:val="00CC02FF"/>
    <w:rsid w:val="00CC09E5"/>
    <w:rsid w:val="00CC0A78"/>
    <w:rsid w:val="00CC0B2C"/>
    <w:rsid w:val="00CC0B6A"/>
    <w:rsid w:val="00CC0BFB"/>
    <w:rsid w:val="00CC0DED"/>
    <w:rsid w:val="00CC0E94"/>
    <w:rsid w:val="00CC16D3"/>
    <w:rsid w:val="00CC1C50"/>
    <w:rsid w:val="00CC20E9"/>
    <w:rsid w:val="00CC2730"/>
    <w:rsid w:val="00CC2A37"/>
    <w:rsid w:val="00CC2B90"/>
    <w:rsid w:val="00CC2BF4"/>
    <w:rsid w:val="00CC3567"/>
    <w:rsid w:val="00CC38D1"/>
    <w:rsid w:val="00CC4321"/>
    <w:rsid w:val="00CC4376"/>
    <w:rsid w:val="00CC47D5"/>
    <w:rsid w:val="00CC4BDA"/>
    <w:rsid w:val="00CC4D5E"/>
    <w:rsid w:val="00CC5157"/>
    <w:rsid w:val="00CC5313"/>
    <w:rsid w:val="00CC5459"/>
    <w:rsid w:val="00CC58A8"/>
    <w:rsid w:val="00CC5DDC"/>
    <w:rsid w:val="00CC5F3C"/>
    <w:rsid w:val="00CC60B1"/>
    <w:rsid w:val="00CC62C5"/>
    <w:rsid w:val="00CC6F2D"/>
    <w:rsid w:val="00CC70FA"/>
    <w:rsid w:val="00CC73D5"/>
    <w:rsid w:val="00CC7959"/>
    <w:rsid w:val="00CC7AFB"/>
    <w:rsid w:val="00CC7D2C"/>
    <w:rsid w:val="00CD0118"/>
    <w:rsid w:val="00CD01A2"/>
    <w:rsid w:val="00CD0350"/>
    <w:rsid w:val="00CD045B"/>
    <w:rsid w:val="00CD13C9"/>
    <w:rsid w:val="00CD1CBF"/>
    <w:rsid w:val="00CD23D1"/>
    <w:rsid w:val="00CD2450"/>
    <w:rsid w:val="00CD257D"/>
    <w:rsid w:val="00CD289B"/>
    <w:rsid w:val="00CD2936"/>
    <w:rsid w:val="00CD293D"/>
    <w:rsid w:val="00CD2E1D"/>
    <w:rsid w:val="00CD32A1"/>
    <w:rsid w:val="00CD3496"/>
    <w:rsid w:val="00CD3CC4"/>
    <w:rsid w:val="00CD3E49"/>
    <w:rsid w:val="00CD426A"/>
    <w:rsid w:val="00CD46B8"/>
    <w:rsid w:val="00CD4B18"/>
    <w:rsid w:val="00CD4C2F"/>
    <w:rsid w:val="00CD4CC0"/>
    <w:rsid w:val="00CD4DD0"/>
    <w:rsid w:val="00CD5592"/>
    <w:rsid w:val="00CD5953"/>
    <w:rsid w:val="00CD59AB"/>
    <w:rsid w:val="00CD5B76"/>
    <w:rsid w:val="00CD5BA6"/>
    <w:rsid w:val="00CD5CF2"/>
    <w:rsid w:val="00CD60C7"/>
    <w:rsid w:val="00CD64C5"/>
    <w:rsid w:val="00CD66BA"/>
    <w:rsid w:val="00CD691A"/>
    <w:rsid w:val="00CD6B5C"/>
    <w:rsid w:val="00CD6C8E"/>
    <w:rsid w:val="00CD6E67"/>
    <w:rsid w:val="00CD700B"/>
    <w:rsid w:val="00CD7137"/>
    <w:rsid w:val="00CD730A"/>
    <w:rsid w:val="00CD745A"/>
    <w:rsid w:val="00CD7477"/>
    <w:rsid w:val="00CD7926"/>
    <w:rsid w:val="00CD7A58"/>
    <w:rsid w:val="00CD7CCE"/>
    <w:rsid w:val="00CD7F4A"/>
    <w:rsid w:val="00CE00C0"/>
    <w:rsid w:val="00CE0208"/>
    <w:rsid w:val="00CE0963"/>
    <w:rsid w:val="00CE0964"/>
    <w:rsid w:val="00CE099C"/>
    <w:rsid w:val="00CE0B57"/>
    <w:rsid w:val="00CE0E32"/>
    <w:rsid w:val="00CE1623"/>
    <w:rsid w:val="00CE1A99"/>
    <w:rsid w:val="00CE1B40"/>
    <w:rsid w:val="00CE1D69"/>
    <w:rsid w:val="00CE2297"/>
    <w:rsid w:val="00CE23A3"/>
    <w:rsid w:val="00CE2514"/>
    <w:rsid w:val="00CE257C"/>
    <w:rsid w:val="00CE25F5"/>
    <w:rsid w:val="00CE264D"/>
    <w:rsid w:val="00CE2C76"/>
    <w:rsid w:val="00CE3100"/>
    <w:rsid w:val="00CE3284"/>
    <w:rsid w:val="00CE34B8"/>
    <w:rsid w:val="00CE3A42"/>
    <w:rsid w:val="00CE3DDC"/>
    <w:rsid w:val="00CE3FF9"/>
    <w:rsid w:val="00CE4240"/>
    <w:rsid w:val="00CE4AD4"/>
    <w:rsid w:val="00CE5359"/>
    <w:rsid w:val="00CE5515"/>
    <w:rsid w:val="00CE578E"/>
    <w:rsid w:val="00CE5A9D"/>
    <w:rsid w:val="00CE640F"/>
    <w:rsid w:val="00CE690C"/>
    <w:rsid w:val="00CE6CC1"/>
    <w:rsid w:val="00CE6E70"/>
    <w:rsid w:val="00CE7413"/>
    <w:rsid w:val="00CE75FE"/>
    <w:rsid w:val="00CE7634"/>
    <w:rsid w:val="00CE76DA"/>
    <w:rsid w:val="00CE76E7"/>
    <w:rsid w:val="00CE7D9E"/>
    <w:rsid w:val="00CF0278"/>
    <w:rsid w:val="00CF0596"/>
    <w:rsid w:val="00CF0B33"/>
    <w:rsid w:val="00CF0D15"/>
    <w:rsid w:val="00CF1356"/>
    <w:rsid w:val="00CF1580"/>
    <w:rsid w:val="00CF1DEB"/>
    <w:rsid w:val="00CF1FAF"/>
    <w:rsid w:val="00CF2082"/>
    <w:rsid w:val="00CF2322"/>
    <w:rsid w:val="00CF2580"/>
    <w:rsid w:val="00CF277A"/>
    <w:rsid w:val="00CF2D8C"/>
    <w:rsid w:val="00CF3408"/>
    <w:rsid w:val="00CF38F7"/>
    <w:rsid w:val="00CF3D59"/>
    <w:rsid w:val="00CF422B"/>
    <w:rsid w:val="00CF440C"/>
    <w:rsid w:val="00CF48DB"/>
    <w:rsid w:val="00CF494A"/>
    <w:rsid w:val="00CF4D1F"/>
    <w:rsid w:val="00CF57B6"/>
    <w:rsid w:val="00CF57DE"/>
    <w:rsid w:val="00CF5972"/>
    <w:rsid w:val="00CF5C02"/>
    <w:rsid w:val="00CF616A"/>
    <w:rsid w:val="00CF659E"/>
    <w:rsid w:val="00CF6B4A"/>
    <w:rsid w:val="00CF6F9C"/>
    <w:rsid w:val="00CF71CC"/>
    <w:rsid w:val="00CF7CC5"/>
    <w:rsid w:val="00CF7F7C"/>
    <w:rsid w:val="00D006A6"/>
    <w:rsid w:val="00D00B45"/>
    <w:rsid w:val="00D00F3E"/>
    <w:rsid w:val="00D00FD9"/>
    <w:rsid w:val="00D0119D"/>
    <w:rsid w:val="00D01906"/>
    <w:rsid w:val="00D019F6"/>
    <w:rsid w:val="00D01B65"/>
    <w:rsid w:val="00D01CDC"/>
    <w:rsid w:val="00D02269"/>
    <w:rsid w:val="00D02577"/>
    <w:rsid w:val="00D027B4"/>
    <w:rsid w:val="00D02F4C"/>
    <w:rsid w:val="00D03641"/>
    <w:rsid w:val="00D03824"/>
    <w:rsid w:val="00D03A70"/>
    <w:rsid w:val="00D03FF9"/>
    <w:rsid w:val="00D0413E"/>
    <w:rsid w:val="00D0419F"/>
    <w:rsid w:val="00D041F3"/>
    <w:rsid w:val="00D04422"/>
    <w:rsid w:val="00D05017"/>
    <w:rsid w:val="00D05093"/>
    <w:rsid w:val="00D0578B"/>
    <w:rsid w:val="00D05957"/>
    <w:rsid w:val="00D05BAD"/>
    <w:rsid w:val="00D063AF"/>
    <w:rsid w:val="00D063D0"/>
    <w:rsid w:val="00D067E0"/>
    <w:rsid w:val="00D068CF"/>
    <w:rsid w:val="00D06C49"/>
    <w:rsid w:val="00D07126"/>
    <w:rsid w:val="00D07154"/>
    <w:rsid w:val="00D07315"/>
    <w:rsid w:val="00D0758A"/>
    <w:rsid w:val="00D07E8A"/>
    <w:rsid w:val="00D07FF5"/>
    <w:rsid w:val="00D100F1"/>
    <w:rsid w:val="00D10124"/>
    <w:rsid w:val="00D10558"/>
    <w:rsid w:val="00D1058F"/>
    <w:rsid w:val="00D105C3"/>
    <w:rsid w:val="00D1077A"/>
    <w:rsid w:val="00D10B5C"/>
    <w:rsid w:val="00D10FB1"/>
    <w:rsid w:val="00D1146C"/>
    <w:rsid w:val="00D116D6"/>
    <w:rsid w:val="00D119EC"/>
    <w:rsid w:val="00D11AAC"/>
    <w:rsid w:val="00D11E7E"/>
    <w:rsid w:val="00D120CD"/>
    <w:rsid w:val="00D1237A"/>
    <w:rsid w:val="00D1258A"/>
    <w:rsid w:val="00D1258F"/>
    <w:rsid w:val="00D127AE"/>
    <w:rsid w:val="00D129B8"/>
    <w:rsid w:val="00D12A4D"/>
    <w:rsid w:val="00D12A4F"/>
    <w:rsid w:val="00D12A8C"/>
    <w:rsid w:val="00D1327D"/>
    <w:rsid w:val="00D1340C"/>
    <w:rsid w:val="00D134DC"/>
    <w:rsid w:val="00D1364F"/>
    <w:rsid w:val="00D136B5"/>
    <w:rsid w:val="00D13854"/>
    <w:rsid w:val="00D1393F"/>
    <w:rsid w:val="00D13AB9"/>
    <w:rsid w:val="00D13FFC"/>
    <w:rsid w:val="00D14595"/>
    <w:rsid w:val="00D14A0A"/>
    <w:rsid w:val="00D14A95"/>
    <w:rsid w:val="00D14B40"/>
    <w:rsid w:val="00D14CAA"/>
    <w:rsid w:val="00D14F5C"/>
    <w:rsid w:val="00D151E2"/>
    <w:rsid w:val="00D15200"/>
    <w:rsid w:val="00D1586C"/>
    <w:rsid w:val="00D16429"/>
    <w:rsid w:val="00D16516"/>
    <w:rsid w:val="00D1657C"/>
    <w:rsid w:val="00D16613"/>
    <w:rsid w:val="00D16641"/>
    <w:rsid w:val="00D167A3"/>
    <w:rsid w:val="00D16824"/>
    <w:rsid w:val="00D16AC4"/>
    <w:rsid w:val="00D16C58"/>
    <w:rsid w:val="00D17158"/>
    <w:rsid w:val="00D174B0"/>
    <w:rsid w:val="00D1767C"/>
    <w:rsid w:val="00D177E9"/>
    <w:rsid w:val="00D17B12"/>
    <w:rsid w:val="00D17B80"/>
    <w:rsid w:val="00D2060F"/>
    <w:rsid w:val="00D210B3"/>
    <w:rsid w:val="00D219B8"/>
    <w:rsid w:val="00D21C6C"/>
    <w:rsid w:val="00D21D30"/>
    <w:rsid w:val="00D22127"/>
    <w:rsid w:val="00D2268C"/>
    <w:rsid w:val="00D2275E"/>
    <w:rsid w:val="00D22BFE"/>
    <w:rsid w:val="00D23424"/>
    <w:rsid w:val="00D234E4"/>
    <w:rsid w:val="00D23677"/>
    <w:rsid w:val="00D237F6"/>
    <w:rsid w:val="00D23A06"/>
    <w:rsid w:val="00D23EEE"/>
    <w:rsid w:val="00D242CE"/>
    <w:rsid w:val="00D24526"/>
    <w:rsid w:val="00D24694"/>
    <w:rsid w:val="00D2470A"/>
    <w:rsid w:val="00D24735"/>
    <w:rsid w:val="00D24797"/>
    <w:rsid w:val="00D24847"/>
    <w:rsid w:val="00D25039"/>
    <w:rsid w:val="00D25336"/>
    <w:rsid w:val="00D25419"/>
    <w:rsid w:val="00D25760"/>
    <w:rsid w:val="00D258CC"/>
    <w:rsid w:val="00D25EFD"/>
    <w:rsid w:val="00D25F39"/>
    <w:rsid w:val="00D261D5"/>
    <w:rsid w:val="00D26B91"/>
    <w:rsid w:val="00D274BD"/>
    <w:rsid w:val="00D27FD0"/>
    <w:rsid w:val="00D30278"/>
    <w:rsid w:val="00D30749"/>
    <w:rsid w:val="00D3087C"/>
    <w:rsid w:val="00D309E3"/>
    <w:rsid w:val="00D30B4E"/>
    <w:rsid w:val="00D30D91"/>
    <w:rsid w:val="00D30EA7"/>
    <w:rsid w:val="00D30F49"/>
    <w:rsid w:val="00D31283"/>
    <w:rsid w:val="00D31585"/>
    <w:rsid w:val="00D324F7"/>
    <w:rsid w:val="00D328CD"/>
    <w:rsid w:val="00D33281"/>
    <w:rsid w:val="00D3328C"/>
    <w:rsid w:val="00D33610"/>
    <w:rsid w:val="00D33C08"/>
    <w:rsid w:val="00D33C7D"/>
    <w:rsid w:val="00D33C94"/>
    <w:rsid w:val="00D33D46"/>
    <w:rsid w:val="00D33FCF"/>
    <w:rsid w:val="00D347E8"/>
    <w:rsid w:val="00D347EE"/>
    <w:rsid w:val="00D34858"/>
    <w:rsid w:val="00D34C7E"/>
    <w:rsid w:val="00D34EA2"/>
    <w:rsid w:val="00D351D1"/>
    <w:rsid w:val="00D352F7"/>
    <w:rsid w:val="00D35353"/>
    <w:rsid w:val="00D3551D"/>
    <w:rsid w:val="00D355D2"/>
    <w:rsid w:val="00D35660"/>
    <w:rsid w:val="00D35B14"/>
    <w:rsid w:val="00D35BBA"/>
    <w:rsid w:val="00D35D9C"/>
    <w:rsid w:val="00D35F02"/>
    <w:rsid w:val="00D360B8"/>
    <w:rsid w:val="00D362A0"/>
    <w:rsid w:val="00D36715"/>
    <w:rsid w:val="00D3693C"/>
    <w:rsid w:val="00D369F3"/>
    <w:rsid w:val="00D36C45"/>
    <w:rsid w:val="00D37322"/>
    <w:rsid w:val="00D3742E"/>
    <w:rsid w:val="00D378B6"/>
    <w:rsid w:val="00D37A6E"/>
    <w:rsid w:val="00D37B9A"/>
    <w:rsid w:val="00D37E5E"/>
    <w:rsid w:val="00D37FCE"/>
    <w:rsid w:val="00D403A4"/>
    <w:rsid w:val="00D4086D"/>
    <w:rsid w:val="00D40D39"/>
    <w:rsid w:val="00D40F58"/>
    <w:rsid w:val="00D40FBA"/>
    <w:rsid w:val="00D4148E"/>
    <w:rsid w:val="00D416D3"/>
    <w:rsid w:val="00D417F9"/>
    <w:rsid w:val="00D419BD"/>
    <w:rsid w:val="00D41A21"/>
    <w:rsid w:val="00D41E20"/>
    <w:rsid w:val="00D4259E"/>
    <w:rsid w:val="00D427FB"/>
    <w:rsid w:val="00D4296D"/>
    <w:rsid w:val="00D42BBF"/>
    <w:rsid w:val="00D42C71"/>
    <w:rsid w:val="00D42FC4"/>
    <w:rsid w:val="00D43376"/>
    <w:rsid w:val="00D434CF"/>
    <w:rsid w:val="00D4373A"/>
    <w:rsid w:val="00D43E04"/>
    <w:rsid w:val="00D440BE"/>
    <w:rsid w:val="00D44155"/>
    <w:rsid w:val="00D44549"/>
    <w:rsid w:val="00D44663"/>
    <w:rsid w:val="00D44680"/>
    <w:rsid w:val="00D447DA"/>
    <w:rsid w:val="00D44F4D"/>
    <w:rsid w:val="00D45079"/>
    <w:rsid w:val="00D45748"/>
    <w:rsid w:val="00D45839"/>
    <w:rsid w:val="00D45A89"/>
    <w:rsid w:val="00D45B9B"/>
    <w:rsid w:val="00D464C1"/>
    <w:rsid w:val="00D464E2"/>
    <w:rsid w:val="00D46B47"/>
    <w:rsid w:val="00D46E4E"/>
    <w:rsid w:val="00D46F97"/>
    <w:rsid w:val="00D471F7"/>
    <w:rsid w:val="00D47441"/>
    <w:rsid w:val="00D477C3"/>
    <w:rsid w:val="00D47A08"/>
    <w:rsid w:val="00D47B37"/>
    <w:rsid w:val="00D50AD2"/>
    <w:rsid w:val="00D514C1"/>
    <w:rsid w:val="00D514D5"/>
    <w:rsid w:val="00D516E4"/>
    <w:rsid w:val="00D51747"/>
    <w:rsid w:val="00D51D47"/>
    <w:rsid w:val="00D52373"/>
    <w:rsid w:val="00D5261A"/>
    <w:rsid w:val="00D531F7"/>
    <w:rsid w:val="00D53DDF"/>
    <w:rsid w:val="00D54612"/>
    <w:rsid w:val="00D54F48"/>
    <w:rsid w:val="00D5502C"/>
    <w:rsid w:val="00D559A1"/>
    <w:rsid w:val="00D55A82"/>
    <w:rsid w:val="00D55D1D"/>
    <w:rsid w:val="00D55EBA"/>
    <w:rsid w:val="00D55FD2"/>
    <w:rsid w:val="00D56827"/>
    <w:rsid w:val="00D5694E"/>
    <w:rsid w:val="00D56E88"/>
    <w:rsid w:val="00D57018"/>
    <w:rsid w:val="00D57031"/>
    <w:rsid w:val="00D571CA"/>
    <w:rsid w:val="00D6014D"/>
    <w:rsid w:val="00D601AA"/>
    <w:rsid w:val="00D6022C"/>
    <w:rsid w:val="00D607C2"/>
    <w:rsid w:val="00D60CE0"/>
    <w:rsid w:val="00D60D76"/>
    <w:rsid w:val="00D613B3"/>
    <w:rsid w:val="00D615E3"/>
    <w:rsid w:val="00D617CA"/>
    <w:rsid w:val="00D6194C"/>
    <w:rsid w:val="00D61ABE"/>
    <w:rsid w:val="00D62E64"/>
    <w:rsid w:val="00D6370C"/>
    <w:rsid w:val="00D638EC"/>
    <w:rsid w:val="00D63B08"/>
    <w:rsid w:val="00D63E27"/>
    <w:rsid w:val="00D64213"/>
    <w:rsid w:val="00D6432F"/>
    <w:rsid w:val="00D64341"/>
    <w:rsid w:val="00D64419"/>
    <w:rsid w:val="00D64673"/>
    <w:rsid w:val="00D65051"/>
    <w:rsid w:val="00D65903"/>
    <w:rsid w:val="00D659D1"/>
    <w:rsid w:val="00D65B64"/>
    <w:rsid w:val="00D661D6"/>
    <w:rsid w:val="00D664C7"/>
    <w:rsid w:val="00D66613"/>
    <w:rsid w:val="00D66786"/>
    <w:rsid w:val="00D6679D"/>
    <w:rsid w:val="00D66E1B"/>
    <w:rsid w:val="00D67092"/>
    <w:rsid w:val="00D670BA"/>
    <w:rsid w:val="00D672EE"/>
    <w:rsid w:val="00D67924"/>
    <w:rsid w:val="00D67D5B"/>
    <w:rsid w:val="00D67E06"/>
    <w:rsid w:val="00D67FE8"/>
    <w:rsid w:val="00D70109"/>
    <w:rsid w:val="00D70729"/>
    <w:rsid w:val="00D70855"/>
    <w:rsid w:val="00D70AD1"/>
    <w:rsid w:val="00D70BC2"/>
    <w:rsid w:val="00D70D45"/>
    <w:rsid w:val="00D717B1"/>
    <w:rsid w:val="00D71871"/>
    <w:rsid w:val="00D71C46"/>
    <w:rsid w:val="00D722AB"/>
    <w:rsid w:val="00D723A6"/>
    <w:rsid w:val="00D72731"/>
    <w:rsid w:val="00D72863"/>
    <w:rsid w:val="00D72AAB"/>
    <w:rsid w:val="00D736C9"/>
    <w:rsid w:val="00D73757"/>
    <w:rsid w:val="00D73ADB"/>
    <w:rsid w:val="00D73E03"/>
    <w:rsid w:val="00D74406"/>
    <w:rsid w:val="00D746C9"/>
    <w:rsid w:val="00D747FB"/>
    <w:rsid w:val="00D74A2E"/>
    <w:rsid w:val="00D74A67"/>
    <w:rsid w:val="00D74B52"/>
    <w:rsid w:val="00D75080"/>
    <w:rsid w:val="00D750B1"/>
    <w:rsid w:val="00D752E9"/>
    <w:rsid w:val="00D752ED"/>
    <w:rsid w:val="00D755AF"/>
    <w:rsid w:val="00D755C0"/>
    <w:rsid w:val="00D75A2B"/>
    <w:rsid w:val="00D764E4"/>
    <w:rsid w:val="00D7663B"/>
    <w:rsid w:val="00D76AC5"/>
    <w:rsid w:val="00D76C80"/>
    <w:rsid w:val="00D76D09"/>
    <w:rsid w:val="00D76E71"/>
    <w:rsid w:val="00D76FA0"/>
    <w:rsid w:val="00D77716"/>
    <w:rsid w:val="00D77A9B"/>
    <w:rsid w:val="00D77C6D"/>
    <w:rsid w:val="00D77DCE"/>
    <w:rsid w:val="00D801EB"/>
    <w:rsid w:val="00D807CD"/>
    <w:rsid w:val="00D80D6C"/>
    <w:rsid w:val="00D81101"/>
    <w:rsid w:val="00D8124C"/>
    <w:rsid w:val="00D81AC7"/>
    <w:rsid w:val="00D822FC"/>
    <w:rsid w:val="00D82A90"/>
    <w:rsid w:val="00D82B76"/>
    <w:rsid w:val="00D82CC5"/>
    <w:rsid w:val="00D82D81"/>
    <w:rsid w:val="00D8336C"/>
    <w:rsid w:val="00D834B7"/>
    <w:rsid w:val="00D83F99"/>
    <w:rsid w:val="00D84255"/>
    <w:rsid w:val="00D844A6"/>
    <w:rsid w:val="00D845B5"/>
    <w:rsid w:val="00D84A0C"/>
    <w:rsid w:val="00D84CF6"/>
    <w:rsid w:val="00D856C1"/>
    <w:rsid w:val="00D856E7"/>
    <w:rsid w:val="00D85A4C"/>
    <w:rsid w:val="00D85A7F"/>
    <w:rsid w:val="00D85B26"/>
    <w:rsid w:val="00D86138"/>
    <w:rsid w:val="00D86229"/>
    <w:rsid w:val="00D86357"/>
    <w:rsid w:val="00D863FC"/>
    <w:rsid w:val="00D86A2C"/>
    <w:rsid w:val="00D86C8C"/>
    <w:rsid w:val="00D87052"/>
    <w:rsid w:val="00D8785C"/>
    <w:rsid w:val="00D878C6"/>
    <w:rsid w:val="00D878CD"/>
    <w:rsid w:val="00D87E2B"/>
    <w:rsid w:val="00D904F0"/>
    <w:rsid w:val="00D907CA"/>
    <w:rsid w:val="00D90930"/>
    <w:rsid w:val="00D90A36"/>
    <w:rsid w:val="00D90BCC"/>
    <w:rsid w:val="00D90ED7"/>
    <w:rsid w:val="00D91228"/>
    <w:rsid w:val="00D91264"/>
    <w:rsid w:val="00D91792"/>
    <w:rsid w:val="00D91CAB"/>
    <w:rsid w:val="00D92010"/>
    <w:rsid w:val="00D92108"/>
    <w:rsid w:val="00D923F6"/>
    <w:rsid w:val="00D92CD7"/>
    <w:rsid w:val="00D93224"/>
    <w:rsid w:val="00D938C7"/>
    <w:rsid w:val="00D93BF3"/>
    <w:rsid w:val="00D93F45"/>
    <w:rsid w:val="00D94727"/>
    <w:rsid w:val="00D949FC"/>
    <w:rsid w:val="00D95A66"/>
    <w:rsid w:val="00D96321"/>
    <w:rsid w:val="00D96672"/>
    <w:rsid w:val="00D96741"/>
    <w:rsid w:val="00D96ACB"/>
    <w:rsid w:val="00D96ACE"/>
    <w:rsid w:val="00D96B20"/>
    <w:rsid w:val="00D96EE8"/>
    <w:rsid w:val="00D96FB8"/>
    <w:rsid w:val="00D9719C"/>
    <w:rsid w:val="00D97F65"/>
    <w:rsid w:val="00DA0538"/>
    <w:rsid w:val="00DA09A2"/>
    <w:rsid w:val="00DA0C94"/>
    <w:rsid w:val="00DA0E39"/>
    <w:rsid w:val="00DA103C"/>
    <w:rsid w:val="00DA18FE"/>
    <w:rsid w:val="00DA1C0B"/>
    <w:rsid w:val="00DA1CAA"/>
    <w:rsid w:val="00DA1F5B"/>
    <w:rsid w:val="00DA20CD"/>
    <w:rsid w:val="00DA21AA"/>
    <w:rsid w:val="00DA27D7"/>
    <w:rsid w:val="00DA2F31"/>
    <w:rsid w:val="00DA2FCA"/>
    <w:rsid w:val="00DA33EA"/>
    <w:rsid w:val="00DA347E"/>
    <w:rsid w:val="00DA3620"/>
    <w:rsid w:val="00DA3C26"/>
    <w:rsid w:val="00DA3C30"/>
    <w:rsid w:val="00DA41BF"/>
    <w:rsid w:val="00DA4729"/>
    <w:rsid w:val="00DA48DA"/>
    <w:rsid w:val="00DA52E4"/>
    <w:rsid w:val="00DA5523"/>
    <w:rsid w:val="00DA5771"/>
    <w:rsid w:val="00DA5CC5"/>
    <w:rsid w:val="00DA5D5E"/>
    <w:rsid w:val="00DA5E53"/>
    <w:rsid w:val="00DA5FD0"/>
    <w:rsid w:val="00DA646C"/>
    <w:rsid w:val="00DA64B1"/>
    <w:rsid w:val="00DA6699"/>
    <w:rsid w:val="00DA669A"/>
    <w:rsid w:val="00DA67EF"/>
    <w:rsid w:val="00DA68F3"/>
    <w:rsid w:val="00DA6C1E"/>
    <w:rsid w:val="00DA71CC"/>
    <w:rsid w:val="00DA7B4B"/>
    <w:rsid w:val="00DA7B70"/>
    <w:rsid w:val="00DA7BF6"/>
    <w:rsid w:val="00DA7C2E"/>
    <w:rsid w:val="00DA7D07"/>
    <w:rsid w:val="00DB05C7"/>
    <w:rsid w:val="00DB05D2"/>
    <w:rsid w:val="00DB06EB"/>
    <w:rsid w:val="00DB0936"/>
    <w:rsid w:val="00DB0982"/>
    <w:rsid w:val="00DB143A"/>
    <w:rsid w:val="00DB18FC"/>
    <w:rsid w:val="00DB1BB0"/>
    <w:rsid w:val="00DB1E2A"/>
    <w:rsid w:val="00DB293A"/>
    <w:rsid w:val="00DB2D94"/>
    <w:rsid w:val="00DB2FC2"/>
    <w:rsid w:val="00DB34B7"/>
    <w:rsid w:val="00DB369E"/>
    <w:rsid w:val="00DB39D9"/>
    <w:rsid w:val="00DB4C6C"/>
    <w:rsid w:val="00DB5608"/>
    <w:rsid w:val="00DB5AB9"/>
    <w:rsid w:val="00DB5C0E"/>
    <w:rsid w:val="00DB5FCB"/>
    <w:rsid w:val="00DB642E"/>
    <w:rsid w:val="00DB6771"/>
    <w:rsid w:val="00DB6B3E"/>
    <w:rsid w:val="00DB6C52"/>
    <w:rsid w:val="00DB6D62"/>
    <w:rsid w:val="00DB6DCA"/>
    <w:rsid w:val="00DB6F46"/>
    <w:rsid w:val="00DB71A5"/>
    <w:rsid w:val="00DB71E0"/>
    <w:rsid w:val="00DB794F"/>
    <w:rsid w:val="00DB7D1E"/>
    <w:rsid w:val="00DB7E8C"/>
    <w:rsid w:val="00DB7F90"/>
    <w:rsid w:val="00DC0384"/>
    <w:rsid w:val="00DC058D"/>
    <w:rsid w:val="00DC06D8"/>
    <w:rsid w:val="00DC0C74"/>
    <w:rsid w:val="00DC152A"/>
    <w:rsid w:val="00DC1BCC"/>
    <w:rsid w:val="00DC21D9"/>
    <w:rsid w:val="00DC260A"/>
    <w:rsid w:val="00DC3518"/>
    <w:rsid w:val="00DC39E9"/>
    <w:rsid w:val="00DC3C6A"/>
    <w:rsid w:val="00DC3D7C"/>
    <w:rsid w:val="00DC3DF6"/>
    <w:rsid w:val="00DC3F45"/>
    <w:rsid w:val="00DC4199"/>
    <w:rsid w:val="00DC4842"/>
    <w:rsid w:val="00DC4A84"/>
    <w:rsid w:val="00DC4BA2"/>
    <w:rsid w:val="00DC4E74"/>
    <w:rsid w:val="00DC4F49"/>
    <w:rsid w:val="00DC5051"/>
    <w:rsid w:val="00DC51EB"/>
    <w:rsid w:val="00DC52FE"/>
    <w:rsid w:val="00DC544B"/>
    <w:rsid w:val="00DC6021"/>
    <w:rsid w:val="00DC654E"/>
    <w:rsid w:val="00DC682C"/>
    <w:rsid w:val="00DC6995"/>
    <w:rsid w:val="00DC7238"/>
    <w:rsid w:val="00DC7627"/>
    <w:rsid w:val="00DC7CE1"/>
    <w:rsid w:val="00DC7CFA"/>
    <w:rsid w:val="00DC7D5E"/>
    <w:rsid w:val="00DD03CE"/>
    <w:rsid w:val="00DD09C6"/>
    <w:rsid w:val="00DD0BD4"/>
    <w:rsid w:val="00DD0C7B"/>
    <w:rsid w:val="00DD0DA1"/>
    <w:rsid w:val="00DD0E70"/>
    <w:rsid w:val="00DD0FD0"/>
    <w:rsid w:val="00DD18D9"/>
    <w:rsid w:val="00DD2430"/>
    <w:rsid w:val="00DD25E8"/>
    <w:rsid w:val="00DD37F2"/>
    <w:rsid w:val="00DD3990"/>
    <w:rsid w:val="00DD39F4"/>
    <w:rsid w:val="00DD3D70"/>
    <w:rsid w:val="00DD3E75"/>
    <w:rsid w:val="00DD4019"/>
    <w:rsid w:val="00DD4339"/>
    <w:rsid w:val="00DD447F"/>
    <w:rsid w:val="00DD44CC"/>
    <w:rsid w:val="00DD45A7"/>
    <w:rsid w:val="00DD45DA"/>
    <w:rsid w:val="00DD4608"/>
    <w:rsid w:val="00DD49E8"/>
    <w:rsid w:val="00DD4D80"/>
    <w:rsid w:val="00DD509E"/>
    <w:rsid w:val="00DD530D"/>
    <w:rsid w:val="00DD53A8"/>
    <w:rsid w:val="00DD595A"/>
    <w:rsid w:val="00DD599E"/>
    <w:rsid w:val="00DD5A06"/>
    <w:rsid w:val="00DD5D04"/>
    <w:rsid w:val="00DD5E92"/>
    <w:rsid w:val="00DD6094"/>
    <w:rsid w:val="00DD662A"/>
    <w:rsid w:val="00DD667D"/>
    <w:rsid w:val="00DD6985"/>
    <w:rsid w:val="00DD6AB7"/>
    <w:rsid w:val="00DD6CDF"/>
    <w:rsid w:val="00DD6ED0"/>
    <w:rsid w:val="00DD6FC7"/>
    <w:rsid w:val="00DD7167"/>
    <w:rsid w:val="00DD7293"/>
    <w:rsid w:val="00DD73DF"/>
    <w:rsid w:val="00DD75CF"/>
    <w:rsid w:val="00DD77C8"/>
    <w:rsid w:val="00DE03DD"/>
    <w:rsid w:val="00DE051D"/>
    <w:rsid w:val="00DE0672"/>
    <w:rsid w:val="00DE096A"/>
    <w:rsid w:val="00DE0D41"/>
    <w:rsid w:val="00DE10BE"/>
    <w:rsid w:val="00DE124A"/>
    <w:rsid w:val="00DE1396"/>
    <w:rsid w:val="00DE1589"/>
    <w:rsid w:val="00DE1751"/>
    <w:rsid w:val="00DE1A2F"/>
    <w:rsid w:val="00DE2666"/>
    <w:rsid w:val="00DE2BD5"/>
    <w:rsid w:val="00DE3025"/>
    <w:rsid w:val="00DE3100"/>
    <w:rsid w:val="00DE3182"/>
    <w:rsid w:val="00DE332F"/>
    <w:rsid w:val="00DE3442"/>
    <w:rsid w:val="00DE39C1"/>
    <w:rsid w:val="00DE3E9F"/>
    <w:rsid w:val="00DE424C"/>
    <w:rsid w:val="00DE49CA"/>
    <w:rsid w:val="00DE5203"/>
    <w:rsid w:val="00DE5AD6"/>
    <w:rsid w:val="00DE5C76"/>
    <w:rsid w:val="00DE643C"/>
    <w:rsid w:val="00DE6478"/>
    <w:rsid w:val="00DE6571"/>
    <w:rsid w:val="00DE6741"/>
    <w:rsid w:val="00DE6CE5"/>
    <w:rsid w:val="00DE7011"/>
    <w:rsid w:val="00DE7061"/>
    <w:rsid w:val="00DE73BF"/>
    <w:rsid w:val="00DE741E"/>
    <w:rsid w:val="00DE7447"/>
    <w:rsid w:val="00DF0068"/>
    <w:rsid w:val="00DF0135"/>
    <w:rsid w:val="00DF02A4"/>
    <w:rsid w:val="00DF045F"/>
    <w:rsid w:val="00DF06B2"/>
    <w:rsid w:val="00DF0829"/>
    <w:rsid w:val="00DF0A4C"/>
    <w:rsid w:val="00DF0D56"/>
    <w:rsid w:val="00DF14FC"/>
    <w:rsid w:val="00DF165E"/>
    <w:rsid w:val="00DF18F3"/>
    <w:rsid w:val="00DF1C39"/>
    <w:rsid w:val="00DF1EDD"/>
    <w:rsid w:val="00DF26F0"/>
    <w:rsid w:val="00DF2A55"/>
    <w:rsid w:val="00DF321D"/>
    <w:rsid w:val="00DF3265"/>
    <w:rsid w:val="00DF32A0"/>
    <w:rsid w:val="00DF3D4F"/>
    <w:rsid w:val="00DF3FA0"/>
    <w:rsid w:val="00DF3FCA"/>
    <w:rsid w:val="00DF40CA"/>
    <w:rsid w:val="00DF4281"/>
    <w:rsid w:val="00DF469E"/>
    <w:rsid w:val="00DF4C65"/>
    <w:rsid w:val="00DF4E31"/>
    <w:rsid w:val="00DF4E7F"/>
    <w:rsid w:val="00DF500B"/>
    <w:rsid w:val="00DF5051"/>
    <w:rsid w:val="00DF5101"/>
    <w:rsid w:val="00DF5444"/>
    <w:rsid w:val="00DF54DB"/>
    <w:rsid w:val="00DF565B"/>
    <w:rsid w:val="00DF56B0"/>
    <w:rsid w:val="00DF5A16"/>
    <w:rsid w:val="00DF5C91"/>
    <w:rsid w:val="00DF5DE4"/>
    <w:rsid w:val="00DF6C98"/>
    <w:rsid w:val="00DF7455"/>
    <w:rsid w:val="00DF7CB6"/>
    <w:rsid w:val="00DF7D7B"/>
    <w:rsid w:val="00DF7E6B"/>
    <w:rsid w:val="00E00158"/>
    <w:rsid w:val="00E001DC"/>
    <w:rsid w:val="00E0036B"/>
    <w:rsid w:val="00E00D29"/>
    <w:rsid w:val="00E01072"/>
    <w:rsid w:val="00E01097"/>
    <w:rsid w:val="00E0112E"/>
    <w:rsid w:val="00E012A9"/>
    <w:rsid w:val="00E01394"/>
    <w:rsid w:val="00E013D5"/>
    <w:rsid w:val="00E0146B"/>
    <w:rsid w:val="00E01582"/>
    <w:rsid w:val="00E018CD"/>
    <w:rsid w:val="00E01B35"/>
    <w:rsid w:val="00E021E0"/>
    <w:rsid w:val="00E02470"/>
    <w:rsid w:val="00E026AC"/>
    <w:rsid w:val="00E02A45"/>
    <w:rsid w:val="00E030CC"/>
    <w:rsid w:val="00E03167"/>
    <w:rsid w:val="00E03761"/>
    <w:rsid w:val="00E03D59"/>
    <w:rsid w:val="00E03F83"/>
    <w:rsid w:val="00E03FD8"/>
    <w:rsid w:val="00E040F6"/>
    <w:rsid w:val="00E04253"/>
    <w:rsid w:val="00E04A44"/>
    <w:rsid w:val="00E05208"/>
    <w:rsid w:val="00E056CC"/>
    <w:rsid w:val="00E0595F"/>
    <w:rsid w:val="00E05A32"/>
    <w:rsid w:val="00E05B02"/>
    <w:rsid w:val="00E05CA6"/>
    <w:rsid w:val="00E05CBF"/>
    <w:rsid w:val="00E05D01"/>
    <w:rsid w:val="00E06246"/>
    <w:rsid w:val="00E06345"/>
    <w:rsid w:val="00E0660F"/>
    <w:rsid w:val="00E06821"/>
    <w:rsid w:val="00E06A3B"/>
    <w:rsid w:val="00E06E4D"/>
    <w:rsid w:val="00E06F29"/>
    <w:rsid w:val="00E0714A"/>
    <w:rsid w:val="00E07583"/>
    <w:rsid w:val="00E075AF"/>
    <w:rsid w:val="00E077C4"/>
    <w:rsid w:val="00E077FB"/>
    <w:rsid w:val="00E0785D"/>
    <w:rsid w:val="00E078D3"/>
    <w:rsid w:val="00E07F41"/>
    <w:rsid w:val="00E07FB6"/>
    <w:rsid w:val="00E10229"/>
    <w:rsid w:val="00E1026F"/>
    <w:rsid w:val="00E1034B"/>
    <w:rsid w:val="00E10353"/>
    <w:rsid w:val="00E105C0"/>
    <w:rsid w:val="00E105C5"/>
    <w:rsid w:val="00E10BAD"/>
    <w:rsid w:val="00E11960"/>
    <w:rsid w:val="00E11C11"/>
    <w:rsid w:val="00E11CAD"/>
    <w:rsid w:val="00E12297"/>
    <w:rsid w:val="00E12376"/>
    <w:rsid w:val="00E1241B"/>
    <w:rsid w:val="00E1253A"/>
    <w:rsid w:val="00E1256A"/>
    <w:rsid w:val="00E12585"/>
    <w:rsid w:val="00E12802"/>
    <w:rsid w:val="00E12BE7"/>
    <w:rsid w:val="00E138CF"/>
    <w:rsid w:val="00E13A3F"/>
    <w:rsid w:val="00E140D5"/>
    <w:rsid w:val="00E142B2"/>
    <w:rsid w:val="00E14650"/>
    <w:rsid w:val="00E1474D"/>
    <w:rsid w:val="00E14DB7"/>
    <w:rsid w:val="00E14E34"/>
    <w:rsid w:val="00E153B6"/>
    <w:rsid w:val="00E15763"/>
    <w:rsid w:val="00E15AA3"/>
    <w:rsid w:val="00E15D2E"/>
    <w:rsid w:val="00E15EA7"/>
    <w:rsid w:val="00E16404"/>
    <w:rsid w:val="00E16773"/>
    <w:rsid w:val="00E16864"/>
    <w:rsid w:val="00E16F3B"/>
    <w:rsid w:val="00E17808"/>
    <w:rsid w:val="00E20146"/>
    <w:rsid w:val="00E201D6"/>
    <w:rsid w:val="00E20318"/>
    <w:rsid w:val="00E203A7"/>
    <w:rsid w:val="00E2080C"/>
    <w:rsid w:val="00E20835"/>
    <w:rsid w:val="00E20D0E"/>
    <w:rsid w:val="00E20F0B"/>
    <w:rsid w:val="00E20FEE"/>
    <w:rsid w:val="00E2154B"/>
    <w:rsid w:val="00E21614"/>
    <w:rsid w:val="00E21876"/>
    <w:rsid w:val="00E21BF8"/>
    <w:rsid w:val="00E21C60"/>
    <w:rsid w:val="00E22050"/>
    <w:rsid w:val="00E22214"/>
    <w:rsid w:val="00E22435"/>
    <w:rsid w:val="00E226EE"/>
    <w:rsid w:val="00E22CA4"/>
    <w:rsid w:val="00E22FD1"/>
    <w:rsid w:val="00E23222"/>
    <w:rsid w:val="00E23236"/>
    <w:rsid w:val="00E233D1"/>
    <w:rsid w:val="00E23496"/>
    <w:rsid w:val="00E238C1"/>
    <w:rsid w:val="00E23CF3"/>
    <w:rsid w:val="00E24258"/>
    <w:rsid w:val="00E24A8A"/>
    <w:rsid w:val="00E253CA"/>
    <w:rsid w:val="00E255E1"/>
    <w:rsid w:val="00E2578C"/>
    <w:rsid w:val="00E25A38"/>
    <w:rsid w:val="00E25D5E"/>
    <w:rsid w:val="00E25EA6"/>
    <w:rsid w:val="00E26015"/>
    <w:rsid w:val="00E261CC"/>
    <w:rsid w:val="00E26891"/>
    <w:rsid w:val="00E26F9A"/>
    <w:rsid w:val="00E27AB0"/>
    <w:rsid w:val="00E30079"/>
    <w:rsid w:val="00E30334"/>
    <w:rsid w:val="00E3067D"/>
    <w:rsid w:val="00E307C5"/>
    <w:rsid w:val="00E30814"/>
    <w:rsid w:val="00E30E66"/>
    <w:rsid w:val="00E31991"/>
    <w:rsid w:val="00E32449"/>
    <w:rsid w:val="00E324FC"/>
    <w:rsid w:val="00E32B85"/>
    <w:rsid w:val="00E3332B"/>
    <w:rsid w:val="00E3363B"/>
    <w:rsid w:val="00E33713"/>
    <w:rsid w:val="00E338D4"/>
    <w:rsid w:val="00E33913"/>
    <w:rsid w:val="00E3392F"/>
    <w:rsid w:val="00E33A3E"/>
    <w:rsid w:val="00E33A9F"/>
    <w:rsid w:val="00E34264"/>
    <w:rsid w:val="00E342E2"/>
    <w:rsid w:val="00E34405"/>
    <w:rsid w:val="00E3470F"/>
    <w:rsid w:val="00E3494C"/>
    <w:rsid w:val="00E34D8D"/>
    <w:rsid w:val="00E350EE"/>
    <w:rsid w:val="00E35640"/>
    <w:rsid w:val="00E36395"/>
    <w:rsid w:val="00E3648D"/>
    <w:rsid w:val="00E364AE"/>
    <w:rsid w:val="00E36D1F"/>
    <w:rsid w:val="00E37158"/>
    <w:rsid w:val="00E40558"/>
    <w:rsid w:val="00E40733"/>
    <w:rsid w:val="00E40B39"/>
    <w:rsid w:val="00E41219"/>
    <w:rsid w:val="00E41D94"/>
    <w:rsid w:val="00E41E40"/>
    <w:rsid w:val="00E42232"/>
    <w:rsid w:val="00E42300"/>
    <w:rsid w:val="00E42576"/>
    <w:rsid w:val="00E4278E"/>
    <w:rsid w:val="00E4316B"/>
    <w:rsid w:val="00E43591"/>
    <w:rsid w:val="00E4418E"/>
    <w:rsid w:val="00E4446D"/>
    <w:rsid w:val="00E44D66"/>
    <w:rsid w:val="00E45025"/>
    <w:rsid w:val="00E4531E"/>
    <w:rsid w:val="00E4548F"/>
    <w:rsid w:val="00E45599"/>
    <w:rsid w:val="00E455DC"/>
    <w:rsid w:val="00E4566B"/>
    <w:rsid w:val="00E4583F"/>
    <w:rsid w:val="00E45B74"/>
    <w:rsid w:val="00E4614F"/>
    <w:rsid w:val="00E461AD"/>
    <w:rsid w:val="00E46200"/>
    <w:rsid w:val="00E4648F"/>
    <w:rsid w:val="00E465C3"/>
    <w:rsid w:val="00E465DC"/>
    <w:rsid w:val="00E46758"/>
    <w:rsid w:val="00E46DAB"/>
    <w:rsid w:val="00E46EB7"/>
    <w:rsid w:val="00E47996"/>
    <w:rsid w:val="00E47B16"/>
    <w:rsid w:val="00E47FC2"/>
    <w:rsid w:val="00E47FEA"/>
    <w:rsid w:val="00E47FED"/>
    <w:rsid w:val="00E5080E"/>
    <w:rsid w:val="00E50DAC"/>
    <w:rsid w:val="00E50E94"/>
    <w:rsid w:val="00E51191"/>
    <w:rsid w:val="00E513C4"/>
    <w:rsid w:val="00E51588"/>
    <w:rsid w:val="00E519C6"/>
    <w:rsid w:val="00E51B22"/>
    <w:rsid w:val="00E520AD"/>
    <w:rsid w:val="00E52212"/>
    <w:rsid w:val="00E52295"/>
    <w:rsid w:val="00E524F1"/>
    <w:rsid w:val="00E5268D"/>
    <w:rsid w:val="00E527FF"/>
    <w:rsid w:val="00E52A48"/>
    <w:rsid w:val="00E52C27"/>
    <w:rsid w:val="00E531D2"/>
    <w:rsid w:val="00E534A6"/>
    <w:rsid w:val="00E538E1"/>
    <w:rsid w:val="00E539B6"/>
    <w:rsid w:val="00E53E7C"/>
    <w:rsid w:val="00E545C9"/>
    <w:rsid w:val="00E5493C"/>
    <w:rsid w:val="00E54D1C"/>
    <w:rsid w:val="00E55132"/>
    <w:rsid w:val="00E552D2"/>
    <w:rsid w:val="00E55389"/>
    <w:rsid w:val="00E55476"/>
    <w:rsid w:val="00E557DA"/>
    <w:rsid w:val="00E55956"/>
    <w:rsid w:val="00E55D82"/>
    <w:rsid w:val="00E56200"/>
    <w:rsid w:val="00E56215"/>
    <w:rsid w:val="00E5655B"/>
    <w:rsid w:val="00E56743"/>
    <w:rsid w:val="00E56903"/>
    <w:rsid w:val="00E569F6"/>
    <w:rsid w:val="00E57210"/>
    <w:rsid w:val="00E579DE"/>
    <w:rsid w:val="00E57CBD"/>
    <w:rsid w:val="00E57D74"/>
    <w:rsid w:val="00E57D86"/>
    <w:rsid w:val="00E60021"/>
    <w:rsid w:val="00E605B9"/>
    <w:rsid w:val="00E605FE"/>
    <w:rsid w:val="00E60617"/>
    <w:rsid w:val="00E60DE6"/>
    <w:rsid w:val="00E61A07"/>
    <w:rsid w:val="00E61A0A"/>
    <w:rsid w:val="00E62299"/>
    <w:rsid w:val="00E62316"/>
    <w:rsid w:val="00E62D36"/>
    <w:rsid w:val="00E6354B"/>
    <w:rsid w:val="00E637E5"/>
    <w:rsid w:val="00E637EE"/>
    <w:rsid w:val="00E6384E"/>
    <w:rsid w:val="00E6392F"/>
    <w:rsid w:val="00E63ADC"/>
    <w:rsid w:val="00E63C49"/>
    <w:rsid w:val="00E63CE7"/>
    <w:rsid w:val="00E63D25"/>
    <w:rsid w:val="00E63DA1"/>
    <w:rsid w:val="00E63E22"/>
    <w:rsid w:val="00E647D2"/>
    <w:rsid w:val="00E64905"/>
    <w:rsid w:val="00E64A1D"/>
    <w:rsid w:val="00E64A7C"/>
    <w:rsid w:val="00E64FDA"/>
    <w:rsid w:val="00E65493"/>
    <w:rsid w:val="00E66282"/>
    <w:rsid w:val="00E6632A"/>
    <w:rsid w:val="00E66532"/>
    <w:rsid w:val="00E66ABE"/>
    <w:rsid w:val="00E670A4"/>
    <w:rsid w:val="00E6711F"/>
    <w:rsid w:val="00E67324"/>
    <w:rsid w:val="00E67D47"/>
    <w:rsid w:val="00E70310"/>
    <w:rsid w:val="00E7099D"/>
    <w:rsid w:val="00E70A13"/>
    <w:rsid w:val="00E7132F"/>
    <w:rsid w:val="00E7173E"/>
    <w:rsid w:val="00E71D2B"/>
    <w:rsid w:val="00E71F97"/>
    <w:rsid w:val="00E723F7"/>
    <w:rsid w:val="00E7308F"/>
    <w:rsid w:val="00E730D5"/>
    <w:rsid w:val="00E732B2"/>
    <w:rsid w:val="00E735A5"/>
    <w:rsid w:val="00E7360B"/>
    <w:rsid w:val="00E74491"/>
    <w:rsid w:val="00E749DB"/>
    <w:rsid w:val="00E749F6"/>
    <w:rsid w:val="00E74A90"/>
    <w:rsid w:val="00E74D25"/>
    <w:rsid w:val="00E74D8A"/>
    <w:rsid w:val="00E74DE3"/>
    <w:rsid w:val="00E74F64"/>
    <w:rsid w:val="00E752A6"/>
    <w:rsid w:val="00E7565D"/>
    <w:rsid w:val="00E757D8"/>
    <w:rsid w:val="00E758CB"/>
    <w:rsid w:val="00E75B38"/>
    <w:rsid w:val="00E75BA2"/>
    <w:rsid w:val="00E76077"/>
    <w:rsid w:val="00E7671D"/>
    <w:rsid w:val="00E768D1"/>
    <w:rsid w:val="00E7690C"/>
    <w:rsid w:val="00E76DB3"/>
    <w:rsid w:val="00E771CF"/>
    <w:rsid w:val="00E77505"/>
    <w:rsid w:val="00E77777"/>
    <w:rsid w:val="00E777AB"/>
    <w:rsid w:val="00E77B6E"/>
    <w:rsid w:val="00E80019"/>
    <w:rsid w:val="00E80427"/>
    <w:rsid w:val="00E807C1"/>
    <w:rsid w:val="00E807EC"/>
    <w:rsid w:val="00E80838"/>
    <w:rsid w:val="00E80950"/>
    <w:rsid w:val="00E80B05"/>
    <w:rsid w:val="00E81184"/>
    <w:rsid w:val="00E815D1"/>
    <w:rsid w:val="00E81608"/>
    <w:rsid w:val="00E8171C"/>
    <w:rsid w:val="00E81AD5"/>
    <w:rsid w:val="00E81B82"/>
    <w:rsid w:val="00E8202C"/>
    <w:rsid w:val="00E82414"/>
    <w:rsid w:val="00E8269D"/>
    <w:rsid w:val="00E82BA3"/>
    <w:rsid w:val="00E82FDF"/>
    <w:rsid w:val="00E834ED"/>
    <w:rsid w:val="00E83688"/>
    <w:rsid w:val="00E836B0"/>
    <w:rsid w:val="00E83E4D"/>
    <w:rsid w:val="00E83F40"/>
    <w:rsid w:val="00E84066"/>
    <w:rsid w:val="00E844D0"/>
    <w:rsid w:val="00E84EA2"/>
    <w:rsid w:val="00E85381"/>
    <w:rsid w:val="00E865E8"/>
    <w:rsid w:val="00E87004"/>
    <w:rsid w:val="00E87196"/>
    <w:rsid w:val="00E87318"/>
    <w:rsid w:val="00E873C8"/>
    <w:rsid w:val="00E873DD"/>
    <w:rsid w:val="00E8748A"/>
    <w:rsid w:val="00E874FE"/>
    <w:rsid w:val="00E875D8"/>
    <w:rsid w:val="00E879B0"/>
    <w:rsid w:val="00E87A20"/>
    <w:rsid w:val="00E87FC4"/>
    <w:rsid w:val="00E903CC"/>
    <w:rsid w:val="00E904C2"/>
    <w:rsid w:val="00E90772"/>
    <w:rsid w:val="00E90788"/>
    <w:rsid w:val="00E90AC0"/>
    <w:rsid w:val="00E90AF5"/>
    <w:rsid w:val="00E90E2F"/>
    <w:rsid w:val="00E90F0C"/>
    <w:rsid w:val="00E90FA6"/>
    <w:rsid w:val="00E91056"/>
    <w:rsid w:val="00E9151F"/>
    <w:rsid w:val="00E91617"/>
    <w:rsid w:val="00E91B31"/>
    <w:rsid w:val="00E91C91"/>
    <w:rsid w:val="00E91D8B"/>
    <w:rsid w:val="00E92531"/>
    <w:rsid w:val="00E92539"/>
    <w:rsid w:val="00E925FE"/>
    <w:rsid w:val="00E9261D"/>
    <w:rsid w:val="00E9276B"/>
    <w:rsid w:val="00E927EB"/>
    <w:rsid w:val="00E927FA"/>
    <w:rsid w:val="00E929A1"/>
    <w:rsid w:val="00E92A02"/>
    <w:rsid w:val="00E92B50"/>
    <w:rsid w:val="00E92F61"/>
    <w:rsid w:val="00E93047"/>
    <w:rsid w:val="00E93F79"/>
    <w:rsid w:val="00E94085"/>
    <w:rsid w:val="00E942C2"/>
    <w:rsid w:val="00E949AD"/>
    <w:rsid w:val="00E94A96"/>
    <w:rsid w:val="00E94E7C"/>
    <w:rsid w:val="00E95380"/>
    <w:rsid w:val="00E9554B"/>
    <w:rsid w:val="00E95D12"/>
    <w:rsid w:val="00E95F74"/>
    <w:rsid w:val="00E96965"/>
    <w:rsid w:val="00E96E95"/>
    <w:rsid w:val="00E975BF"/>
    <w:rsid w:val="00E97999"/>
    <w:rsid w:val="00E97C6B"/>
    <w:rsid w:val="00EA021D"/>
    <w:rsid w:val="00EA0454"/>
    <w:rsid w:val="00EA090E"/>
    <w:rsid w:val="00EA0F96"/>
    <w:rsid w:val="00EA1197"/>
    <w:rsid w:val="00EA17F7"/>
    <w:rsid w:val="00EA187F"/>
    <w:rsid w:val="00EA1AAD"/>
    <w:rsid w:val="00EA1D7D"/>
    <w:rsid w:val="00EA211D"/>
    <w:rsid w:val="00EA21F7"/>
    <w:rsid w:val="00EA254D"/>
    <w:rsid w:val="00EA32CC"/>
    <w:rsid w:val="00EA35F1"/>
    <w:rsid w:val="00EA3799"/>
    <w:rsid w:val="00EA417C"/>
    <w:rsid w:val="00EA4338"/>
    <w:rsid w:val="00EA441E"/>
    <w:rsid w:val="00EA4782"/>
    <w:rsid w:val="00EA50AA"/>
    <w:rsid w:val="00EA52FC"/>
    <w:rsid w:val="00EA5306"/>
    <w:rsid w:val="00EA53C8"/>
    <w:rsid w:val="00EA564B"/>
    <w:rsid w:val="00EA5AB0"/>
    <w:rsid w:val="00EA6386"/>
    <w:rsid w:val="00EA6A36"/>
    <w:rsid w:val="00EA6A8E"/>
    <w:rsid w:val="00EA729D"/>
    <w:rsid w:val="00EA7928"/>
    <w:rsid w:val="00EA79F7"/>
    <w:rsid w:val="00EA7CFC"/>
    <w:rsid w:val="00EB0013"/>
    <w:rsid w:val="00EB02C0"/>
    <w:rsid w:val="00EB0833"/>
    <w:rsid w:val="00EB0B35"/>
    <w:rsid w:val="00EB0EE1"/>
    <w:rsid w:val="00EB1235"/>
    <w:rsid w:val="00EB19FD"/>
    <w:rsid w:val="00EB1B25"/>
    <w:rsid w:val="00EB301D"/>
    <w:rsid w:val="00EB30D3"/>
    <w:rsid w:val="00EB337E"/>
    <w:rsid w:val="00EB34D8"/>
    <w:rsid w:val="00EB34FD"/>
    <w:rsid w:val="00EB3702"/>
    <w:rsid w:val="00EB376C"/>
    <w:rsid w:val="00EB37E4"/>
    <w:rsid w:val="00EB3B24"/>
    <w:rsid w:val="00EB42F6"/>
    <w:rsid w:val="00EB4660"/>
    <w:rsid w:val="00EB48C4"/>
    <w:rsid w:val="00EB4DBE"/>
    <w:rsid w:val="00EB509B"/>
    <w:rsid w:val="00EB529D"/>
    <w:rsid w:val="00EB59EB"/>
    <w:rsid w:val="00EB601F"/>
    <w:rsid w:val="00EB6898"/>
    <w:rsid w:val="00EB6E7D"/>
    <w:rsid w:val="00EB730A"/>
    <w:rsid w:val="00EB746A"/>
    <w:rsid w:val="00EB76D7"/>
    <w:rsid w:val="00EB77E6"/>
    <w:rsid w:val="00EC0841"/>
    <w:rsid w:val="00EC1246"/>
    <w:rsid w:val="00EC1FD1"/>
    <w:rsid w:val="00EC2801"/>
    <w:rsid w:val="00EC2AA2"/>
    <w:rsid w:val="00EC2AE4"/>
    <w:rsid w:val="00EC2C7E"/>
    <w:rsid w:val="00EC2D15"/>
    <w:rsid w:val="00EC2E8F"/>
    <w:rsid w:val="00EC320F"/>
    <w:rsid w:val="00EC356A"/>
    <w:rsid w:val="00EC3602"/>
    <w:rsid w:val="00EC3661"/>
    <w:rsid w:val="00EC3A47"/>
    <w:rsid w:val="00EC3AE0"/>
    <w:rsid w:val="00EC3BDD"/>
    <w:rsid w:val="00EC3C15"/>
    <w:rsid w:val="00EC3CD0"/>
    <w:rsid w:val="00EC4186"/>
    <w:rsid w:val="00EC42ED"/>
    <w:rsid w:val="00EC453C"/>
    <w:rsid w:val="00EC4954"/>
    <w:rsid w:val="00EC4CE3"/>
    <w:rsid w:val="00EC52CE"/>
    <w:rsid w:val="00EC5F46"/>
    <w:rsid w:val="00EC6BDC"/>
    <w:rsid w:val="00EC7543"/>
    <w:rsid w:val="00ED08CB"/>
    <w:rsid w:val="00ED092B"/>
    <w:rsid w:val="00ED10CB"/>
    <w:rsid w:val="00ED11BC"/>
    <w:rsid w:val="00ED1216"/>
    <w:rsid w:val="00ED12AA"/>
    <w:rsid w:val="00ED17D6"/>
    <w:rsid w:val="00ED2586"/>
    <w:rsid w:val="00ED269E"/>
    <w:rsid w:val="00ED3350"/>
    <w:rsid w:val="00ED3547"/>
    <w:rsid w:val="00ED3605"/>
    <w:rsid w:val="00ED36D1"/>
    <w:rsid w:val="00ED3880"/>
    <w:rsid w:val="00ED38D5"/>
    <w:rsid w:val="00ED39CC"/>
    <w:rsid w:val="00ED3CDC"/>
    <w:rsid w:val="00ED4142"/>
    <w:rsid w:val="00ED4428"/>
    <w:rsid w:val="00ED44DB"/>
    <w:rsid w:val="00ED4516"/>
    <w:rsid w:val="00ED49FE"/>
    <w:rsid w:val="00ED55DC"/>
    <w:rsid w:val="00ED5662"/>
    <w:rsid w:val="00ED595D"/>
    <w:rsid w:val="00ED5E9E"/>
    <w:rsid w:val="00ED5EE1"/>
    <w:rsid w:val="00ED6172"/>
    <w:rsid w:val="00ED63A1"/>
    <w:rsid w:val="00ED6478"/>
    <w:rsid w:val="00ED6756"/>
    <w:rsid w:val="00ED682A"/>
    <w:rsid w:val="00ED685F"/>
    <w:rsid w:val="00ED68F8"/>
    <w:rsid w:val="00ED6FBE"/>
    <w:rsid w:val="00ED75BC"/>
    <w:rsid w:val="00ED7E65"/>
    <w:rsid w:val="00EE0122"/>
    <w:rsid w:val="00EE0305"/>
    <w:rsid w:val="00EE03DB"/>
    <w:rsid w:val="00EE04FD"/>
    <w:rsid w:val="00EE05F2"/>
    <w:rsid w:val="00EE083D"/>
    <w:rsid w:val="00EE0C53"/>
    <w:rsid w:val="00EE0C75"/>
    <w:rsid w:val="00EE13D6"/>
    <w:rsid w:val="00EE1732"/>
    <w:rsid w:val="00EE2316"/>
    <w:rsid w:val="00EE238E"/>
    <w:rsid w:val="00EE256E"/>
    <w:rsid w:val="00EE2736"/>
    <w:rsid w:val="00EE29FA"/>
    <w:rsid w:val="00EE34B5"/>
    <w:rsid w:val="00EE39F6"/>
    <w:rsid w:val="00EE3F08"/>
    <w:rsid w:val="00EE423F"/>
    <w:rsid w:val="00EE4371"/>
    <w:rsid w:val="00EE45C2"/>
    <w:rsid w:val="00EE47FC"/>
    <w:rsid w:val="00EE4E5E"/>
    <w:rsid w:val="00EE50C8"/>
    <w:rsid w:val="00EE532B"/>
    <w:rsid w:val="00EE58E7"/>
    <w:rsid w:val="00EE61B4"/>
    <w:rsid w:val="00EE68DB"/>
    <w:rsid w:val="00EE76BF"/>
    <w:rsid w:val="00EE783F"/>
    <w:rsid w:val="00EE7EF3"/>
    <w:rsid w:val="00EF0096"/>
    <w:rsid w:val="00EF01FB"/>
    <w:rsid w:val="00EF0353"/>
    <w:rsid w:val="00EF078F"/>
    <w:rsid w:val="00EF0939"/>
    <w:rsid w:val="00EF0AFD"/>
    <w:rsid w:val="00EF0B35"/>
    <w:rsid w:val="00EF0BC6"/>
    <w:rsid w:val="00EF0FCB"/>
    <w:rsid w:val="00EF1320"/>
    <w:rsid w:val="00EF1AA8"/>
    <w:rsid w:val="00EF1CC1"/>
    <w:rsid w:val="00EF1F45"/>
    <w:rsid w:val="00EF2C36"/>
    <w:rsid w:val="00EF32F2"/>
    <w:rsid w:val="00EF383F"/>
    <w:rsid w:val="00EF40D0"/>
    <w:rsid w:val="00EF42C3"/>
    <w:rsid w:val="00EF4719"/>
    <w:rsid w:val="00EF4792"/>
    <w:rsid w:val="00EF49D3"/>
    <w:rsid w:val="00EF52F7"/>
    <w:rsid w:val="00EF548D"/>
    <w:rsid w:val="00EF5AA0"/>
    <w:rsid w:val="00EF5BBC"/>
    <w:rsid w:val="00EF6610"/>
    <w:rsid w:val="00EF66DE"/>
    <w:rsid w:val="00EF69F9"/>
    <w:rsid w:val="00EF704D"/>
    <w:rsid w:val="00EF7631"/>
    <w:rsid w:val="00EF7740"/>
    <w:rsid w:val="00EF7D94"/>
    <w:rsid w:val="00F004CD"/>
    <w:rsid w:val="00F00E1A"/>
    <w:rsid w:val="00F0128C"/>
    <w:rsid w:val="00F0198E"/>
    <w:rsid w:val="00F01B14"/>
    <w:rsid w:val="00F01B6B"/>
    <w:rsid w:val="00F01E1E"/>
    <w:rsid w:val="00F02487"/>
    <w:rsid w:val="00F024FA"/>
    <w:rsid w:val="00F0281D"/>
    <w:rsid w:val="00F02B10"/>
    <w:rsid w:val="00F02CA4"/>
    <w:rsid w:val="00F02EE8"/>
    <w:rsid w:val="00F030B4"/>
    <w:rsid w:val="00F034B3"/>
    <w:rsid w:val="00F0363D"/>
    <w:rsid w:val="00F037C9"/>
    <w:rsid w:val="00F040E8"/>
    <w:rsid w:val="00F04214"/>
    <w:rsid w:val="00F0437B"/>
    <w:rsid w:val="00F0463C"/>
    <w:rsid w:val="00F04989"/>
    <w:rsid w:val="00F04B28"/>
    <w:rsid w:val="00F04D86"/>
    <w:rsid w:val="00F05696"/>
    <w:rsid w:val="00F0574E"/>
    <w:rsid w:val="00F057B8"/>
    <w:rsid w:val="00F058F2"/>
    <w:rsid w:val="00F05918"/>
    <w:rsid w:val="00F05A98"/>
    <w:rsid w:val="00F05C43"/>
    <w:rsid w:val="00F05F3D"/>
    <w:rsid w:val="00F05F5F"/>
    <w:rsid w:val="00F063B5"/>
    <w:rsid w:val="00F063DF"/>
    <w:rsid w:val="00F06471"/>
    <w:rsid w:val="00F0689B"/>
    <w:rsid w:val="00F06A4E"/>
    <w:rsid w:val="00F06BC5"/>
    <w:rsid w:val="00F06CF0"/>
    <w:rsid w:val="00F071B0"/>
    <w:rsid w:val="00F07356"/>
    <w:rsid w:val="00F074A5"/>
    <w:rsid w:val="00F075C0"/>
    <w:rsid w:val="00F0781A"/>
    <w:rsid w:val="00F07914"/>
    <w:rsid w:val="00F07EBE"/>
    <w:rsid w:val="00F1069F"/>
    <w:rsid w:val="00F10C6E"/>
    <w:rsid w:val="00F10C88"/>
    <w:rsid w:val="00F10E08"/>
    <w:rsid w:val="00F10E3B"/>
    <w:rsid w:val="00F11121"/>
    <w:rsid w:val="00F1172A"/>
    <w:rsid w:val="00F1184A"/>
    <w:rsid w:val="00F11B10"/>
    <w:rsid w:val="00F11D2A"/>
    <w:rsid w:val="00F1218E"/>
    <w:rsid w:val="00F12400"/>
    <w:rsid w:val="00F1255B"/>
    <w:rsid w:val="00F125B0"/>
    <w:rsid w:val="00F12D70"/>
    <w:rsid w:val="00F13155"/>
    <w:rsid w:val="00F13531"/>
    <w:rsid w:val="00F13563"/>
    <w:rsid w:val="00F1366A"/>
    <w:rsid w:val="00F1393B"/>
    <w:rsid w:val="00F139FA"/>
    <w:rsid w:val="00F13A08"/>
    <w:rsid w:val="00F13A7B"/>
    <w:rsid w:val="00F13B1E"/>
    <w:rsid w:val="00F13B4D"/>
    <w:rsid w:val="00F13CED"/>
    <w:rsid w:val="00F1444B"/>
    <w:rsid w:val="00F14981"/>
    <w:rsid w:val="00F14F47"/>
    <w:rsid w:val="00F15119"/>
    <w:rsid w:val="00F151D0"/>
    <w:rsid w:val="00F1524A"/>
    <w:rsid w:val="00F15403"/>
    <w:rsid w:val="00F15B49"/>
    <w:rsid w:val="00F15BB6"/>
    <w:rsid w:val="00F16411"/>
    <w:rsid w:val="00F164D1"/>
    <w:rsid w:val="00F1673F"/>
    <w:rsid w:val="00F16B49"/>
    <w:rsid w:val="00F16DC4"/>
    <w:rsid w:val="00F170A8"/>
    <w:rsid w:val="00F172B1"/>
    <w:rsid w:val="00F17305"/>
    <w:rsid w:val="00F17D4B"/>
    <w:rsid w:val="00F17DBA"/>
    <w:rsid w:val="00F17DC8"/>
    <w:rsid w:val="00F20264"/>
    <w:rsid w:val="00F20BA6"/>
    <w:rsid w:val="00F21627"/>
    <w:rsid w:val="00F218A9"/>
    <w:rsid w:val="00F218E0"/>
    <w:rsid w:val="00F21A2A"/>
    <w:rsid w:val="00F21A8C"/>
    <w:rsid w:val="00F21E84"/>
    <w:rsid w:val="00F22306"/>
    <w:rsid w:val="00F226E4"/>
    <w:rsid w:val="00F229AF"/>
    <w:rsid w:val="00F22FF0"/>
    <w:rsid w:val="00F23249"/>
    <w:rsid w:val="00F233D6"/>
    <w:rsid w:val="00F235B3"/>
    <w:rsid w:val="00F2369B"/>
    <w:rsid w:val="00F238D5"/>
    <w:rsid w:val="00F23AE5"/>
    <w:rsid w:val="00F23C78"/>
    <w:rsid w:val="00F23D2E"/>
    <w:rsid w:val="00F24F49"/>
    <w:rsid w:val="00F2553D"/>
    <w:rsid w:val="00F25A3D"/>
    <w:rsid w:val="00F25C23"/>
    <w:rsid w:val="00F25C45"/>
    <w:rsid w:val="00F25FC4"/>
    <w:rsid w:val="00F2788A"/>
    <w:rsid w:val="00F278F7"/>
    <w:rsid w:val="00F27B12"/>
    <w:rsid w:val="00F27B87"/>
    <w:rsid w:val="00F27BF1"/>
    <w:rsid w:val="00F27CEE"/>
    <w:rsid w:val="00F27DE7"/>
    <w:rsid w:val="00F30538"/>
    <w:rsid w:val="00F30730"/>
    <w:rsid w:val="00F30D96"/>
    <w:rsid w:val="00F30E06"/>
    <w:rsid w:val="00F31282"/>
    <w:rsid w:val="00F31420"/>
    <w:rsid w:val="00F31433"/>
    <w:rsid w:val="00F315E7"/>
    <w:rsid w:val="00F32673"/>
    <w:rsid w:val="00F32CCD"/>
    <w:rsid w:val="00F32CEC"/>
    <w:rsid w:val="00F32FAF"/>
    <w:rsid w:val="00F330F8"/>
    <w:rsid w:val="00F3350A"/>
    <w:rsid w:val="00F335B8"/>
    <w:rsid w:val="00F33801"/>
    <w:rsid w:val="00F3381E"/>
    <w:rsid w:val="00F33969"/>
    <w:rsid w:val="00F342D5"/>
    <w:rsid w:val="00F34947"/>
    <w:rsid w:val="00F34C4D"/>
    <w:rsid w:val="00F34C5B"/>
    <w:rsid w:val="00F34EB9"/>
    <w:rsid w:val="00F3528E"/>
    <w:rsid w:val="00F35509"/>
    <w:rsid w:val="00F35CAD"/>
    <w:rsid w:val="00F35EE9"/>
    <w:rsid w:val="00F36018"/>
    <w:rsid w:val="00F361CE"/>
    <w:rsid w:val="00F3699A"/>
    <w:rsid w:val="00F36C08"/>
    <w:rsid w:val="00F36D4B"/>
    <w:rsid w:val="00F36F46"/>
    <w:rsid w:val="00F372BA"/>
    <w:rsid w:val="00F37924"/>
    <w:rsid w:val="00F3796D"/>
    <w:rsid w:val="00F37C6F"/>
    <w:rsid w:val="00F37EC2"/>
    <w:rsid w:val="00F406A2"/>
    <w:rsid w:val="00F40793"/>
    <w:rsid w:val="00F407E1"/>
    <w:rsid w:val="00F40F2E"/>
    <w:rsid w:val="00F41174"/>
    <w:rsid w:val="00F41365"/>
    <w:rsid w:val="00F41754"/>
    <w:rsid w:val="00F41805"/>
    <w:rsid w:val="00F41D98"/>
    <w:rsid w:val="00F42355"/>
    <w:rsid w:val="00F42730"/>
    <w:rsid w:val="00F42A19"/>
    <w:rsid w:val="00F42A25"/>
    <w:rsid w:val="00F42A76"/>
    <w:rsid w:val="00F42E31"/>
    <w:rsid w:val="00F43041"/>
    <w:rsid w:val="00F43767"/>
    <w:rsid w:val="00F43805"/>
    <w:rsid w:val="00F43CCD"/>
    <w:rsid w:val="00F44452"/>
    <w:rsid w:val="00F44621"/>
    <w:rsid w:val="00F44771"/>
    <w:rsid w:val="00F44C86"/>
    <w:rsid w:val="00F44D6C"/>
    <w:rsid w:val="00F44DA2"/>
    <w:rsid w:val="00F4568D"/>
    <w:rsid w:val="00F456E5"/>
    <w:rsid w:val="00F45AA2"/>
    <w:rsid w:val="00F45C6A"/>
    <w:rsid w:val="00F45D9A"/>
    <w:rsid w:val="00F462D6"/>
    <w:rsid w:val="00F46384"/>
    <w:rsid w:val="00F46C5A"/>
    <w:rsid w:val="00F46F61"/>
    <w:rsid w:val="00F4749E"/>
    <w:rsid w:val="00F4772B"/>
    <w:rsid w:val="00F50393"/>
    <w:rsid w:val="00F50783"/>
    <w:rsid w:val="00F5086D"/>
    <w:rsid w:val="00F50CBA"/>
    <w:rsid w:val="00F50E11"/>
    <w:rsid w:val="00F50E40"/>
    <w:rsid w:val="00F519A3"/>
    <w:rsid w:val="00F519CB"/>
    <w:rsid w:val="00F51C31"/>
    <w:rsid w:val="00F51F44"/>
    <w:rsid w:val="00F5286F"/>
    <w:rsid w:val="00F5287B"/>
    <w:rsid w:val="00F52886"/>
    <w:rsid w:val="00F52C97"/>
    <w:rsid w:val="00F53010"/>
    <w:rsid w:val="00F53465"/>
    <w:rsid w:val="00F535B9"/>
    <w:rsid w:val="00F53796"/>
    <w:rsid w:val="00F539CB"/>
    <w:rsid w:val="00F53D13"/>
    <w:rsid w:val="00F54095"/>
    <w:rsid w:val="00F548B9"/>
    <w:rsid w:val="00F55002"/>
    <w:rsid w:val="00F5560A"/>
    <w:rsid w:val="00F55913"/>
    <w:rsid w:val="00F55B74"/>
    <w:rsid w:val="00F55EF0"/>
    <w:rsid w:val="00F56573"/>
    <w:rsid w:val="00F56BFF"/>
    <w:rsid w:val="00F56FA6"/>
    <w:rsid w:val="00F5721D"/>
    <w:rsid w:val="00F573EB"/>
    <w:rsid w:val="00F57871"/>
    <w:rsid w:val="00F57945"/>
    <w:rsid w:val="00F57AB2"/>
    <w:rsid w:val="00F57DDA"/>
    <w:rsid w:val="00F57FFB"/>
    <w:rsid w:val="00F605BE"/>
    <w:rsid w:val="00F60CA0"/>
    <w:rsid w:val="00F60D9E"/>
    <w:rsid w:val="00F60EFC"/>
    <w:rsid w:val="00F616AF"/>
    <w:rsid w:val="00F61AC9"/>
    <w:rsid w:val="00F61C94"/>
    <w:rsid w:val="00F623D5"/>
    <w:rsid w:val="00F63BDC"/>
    <w:rsid w:val="00F63CBF"/>
    <w:rsid w:val="00F64184"/>
    <w:rsid w:val="00F64643"/>
    <w:rsid w:val="00F64675"/>
    <w:rsid w:val="00F64710"/>
    <w:rsid w:val="00F64ACA"/>
    <w:rsid w:val="00F65032"/>
    <w:rsid w:val="00F651F0"/>
    <w:rsid w:val="00F652B8"/>
    <w:rsid w:val="00F65647"/>
    <w:rsid w:val="00F658AC"/>
    <w:rsid w:val="00F65944"/>
    <w:rsid w:val="00F65A68"/>
    <w:rsid w:val="00F65B10"/>
    <w:rsid w:val="00F65FB6"/>
    <w:rsid w:val="00F6612F"/>
    <w:rsid w:val="00F665CA"/>
    <w:rsid w:val="00F666A7"/>
    <w:rsid w:val="00F667CC"/>
    <w:rsid w:val="00F67E86"/>
    <w:rsid w:val="00F70138"/>
    <w:rsid w:val="00F70382"/>
    <w:rsid w:val="00F705C3"/>
    <w:rsid w:val="00F7065C"/>
    <w:rsid w:val="00F70907"/>
    <w:rsid w:val="00F71286"/>
    <w:rsid w:val="00F717B8"/>
    <w:rsid w:val="00F719E0"/>
    <w:rsid w:val="00F71F03"/>
    <w:rsid w:val="00F71F89"/>
    <w:rsid w:val="00F72000"/>
    <w:rsid w:val="00F7200F"/>
    <w:rsid w:val="00F72114"/>
    <w:rsid w:val="00F722E9"/>
    <w:rsid w:val="00F7239D"/>
    <w:rsid w:val="00F7246B"/>
    <w:rsid w:val="00F728A2"/>
    <w:rsid w:val="00F7298D"/>
    <w:rsid w:val="00F729BE"/>
    <w:rsid w:val="00F72A58"/>
    <w:rsid w:val="00F733E2"/>
    <w:rsid w:val="00F73BE8"/>
    <w:rsid w:val="00F73E46"/>
    <w:rsid w:val="00F73FE8"/>
    <w:rsid w:val="00F74588"/>
    <w:rsid w:val="00F7461E"/>
    <w:rsid w:val="00F74648"/>
    <w:rsid w:val="00F74B2C"/>
    <w:rsid w:val="00F74F57"/>
    <w:rsid w:val="00F7531E"/>
    <w:rsid w:val="00F75531"/>
    <w:rsid w:val="00F75A4C"/>
    <w:rsid w:val="00F75E13"/>
    <w:rsid w:val="00F76439"/>
    <w:rsid w:val="00F76568"/>
    <w:rsid w:val="00F766B6"/>
    <w:rsid w:val="00F767D5"/>
    <w:rsid w:val="00F767E9"/>
    <w:rsid w:val="00F76DFB"/>
    <w:rsid w:val="00F76EA1"/>
    <w:rsid w:val="00F76FDC"/>
    <w:rsid w:val="00F76FEA"/>
    <w:rsid w:val="00F774F4"/>
    <w:rsid w:val="00F77929"/>
    <w:rsid w:val="00F77ABB"/>
    <w:rsid w:val="00F77F89"/>
    <w:rsid w:val="00F800FB"/>
    <w:rsid w:val="00F802E0"/>
    <w:rsid w:val="00F80748"/>
    <w:rsid w:val="00F8090F"/>
    <w:rsid w:val="00F80A22"/>
    <w:rsid w:val="00F80C6C"/>
    <w:rsid w:val="00F81070"/>
    <w:rsid w:val="00F81769"/>
    <w:rsid w:val="00F81BBE"/>
    <w:rsid w:val="00F81E07"/>
    <w:rsid w:val="00F8238E"/>
    <w:rsid w:val="00F82B8D"/>
    <w:rsid w:val="00F82C50"/>
    <w:rsid w:val="00F8331E"/>
    <w:rsid w:val="00F833ED"/>
    <w:rsid w:val="00F83423"/>
    <w:rsid w:val="00F834B9"/>
    <w:rsid w:val="00F836F7"/>
    <w:rsid w:val="00F839D8"/>
    <w:rsid w:val="00F83D52"/>
    <w:rsid w:val="00F83F40"/>
    <w:rsid w:val="00F84243"/>
    <w:rsid w:val="00F849B4"/>
    <w:rsid w:val="00F849E2"/>
    <w:rsid w:val="00F84B33"/>
    <w:rsid w:val="00F84B4C"/>
    <w:rsid w:val="00F84D7F"/>
    <w:rsid w:val="00F8649A"/>
    <w:rsid w:val="00F86542"/>
    <w:rsid w:val="00F867A9"/>
    <w:rsid w:val="00F868D7"/>
    <w:rsid w:val="00F86C0E"/>
    <w:rsid w:val="00F86D76"/>
    <w:rsid w:val="00F876E6"/>
    <w:rsid w:val="00F87A03"/>
    <w:rsid w:val="00F87CFB"/>
    <w:rsid w:val="00F90465"/>
    <w:rsid w:val="00F904CA"/>
    <w:rsid w:val="00F90587"/>
    <w:rsid w:val="00F907F8"/>
    <w:rsid w:val="00F9088F"/>
    <w:rsid w:val="00F90FC6"/>
    <w:rsid w:val="00F913D3"/>
    <w:rsid w:val="00F91708"/>
    <w:rsid w:val="00F91A03"/>
    <w:rsid w:val="00F92B39"/>
    <w:rsid w:val="00F92FB0"/>
    <w:rsid w:val="00F93496"/>
    <w:rsid w:val="00F93515"/>
    <w:rsid w:val="00F9356B"/>
    <w:rsid w:val="00F93609"/>
    <w:rsid w:val="00F93D8D"/>
    <w:rsid w:val="00F94568"/>
    <w:rsid w:val="00F94599"/>
    <w:rsid w:val="00F948EE"/>
    <w:rsid w:val="00F94E00"/>
    <w:rsid w:val="00F953F5"/>
    <w:rsid w:val="00F95516"/>
    <w:rsid w:val="00F95680"/>
    <w:rsid w:val="00F958E6"/>
    <w:rsid w:val="00F95973"/>
    <w:rsid w:val="00F961FD"/>
    <w:rsid w:val="00F9656F"/>
    <w:rsid w:val="00F9664C"/>
    <w:rsid w:val="00F96A3C"/>
    <w:rsid w:val="00F979CD"/>
    <w:rsid w:val="00F97CB6"/>
    <w:rsid w:val="00FA0159"/>
    <w:rsid w:val="00FA0B11"/>
    <w:rsid w:val="00FA0B5F"/>
    <w:rsid w:val="00FA10CF"/>
    <w:rsid w:val="00FA116D"/>
    <w:rsid w:val="00FA15FA"/>
    <w:rsid w:val="00FA18B0"/>
    <w:rsid w:val="00FA1ACC"/>
    <w:rsid w:val="00FA1DB0"/>
    <w:rsid w:val="00FA21CE"/>
    <w:rsid w:val="00FA22BD"/>
    <w:rsid w:val="00FA26C0"/>
    <w:rsid w:val="00FA2CE1"/>
    <w:rsid w:val="00FA2F1F"/>
    <w:rsid w:val="00FA2F51"/>
    <w:rsid w:val="00FA3012"/>
    <w:rsid w:val="00FA309A"/>
    <w:rsid w:val="00FA30DB"/>
    <w:rsid w:val="00FA361C"/>
    <w:rsid w:val="00FA38D5"/>
    <w:rsid w:val="00FA3B39"/>
    <w:rsid w:val="00FA3BA3"/>
    <w:rsid w:val="00FA3DC7"/>
    <w:rsid w:val="00FA3EDB"/>
    <w:rsid w:val="00FA4343"/>
    <w:rsid w:val="00FA4497"/>
    <w:rsid w:val="00FA44BC"/>
    <w:rsid w:val="00FA4BBB"/>
    <w:rsid w:val="00FA4DD4"/>
    <w:rsid w:val="00FA4FDC"/>
    <w:rsid w:val="00FA5A22"/>
    <w:rsid w:val="00FA5A3B"/>
    <w:rsid w:val="00FA5C07"/>
    <w:rsid w:val="00FA5F60"/>
    <w:rsid w:val="00FA6302"/>
    <w:rsid w:val="00FA6433"/>
    <w:rsid w:val="00FA6743"/>
    <w:rsid w:val="00FA67D8"/>
    <w:rsid w:val="00FA69F9"/>
    <w:rsid w:val="00FA6C94"/>
    <w:rsid w:val="00FA72BC"/>
    <w:rsid w:val="00FA7972"/>
    <w:rsid w:val="00FA7DB9"/>
    <w:rsid w:val="00FB028D"/>
    <w:rsid w:val="00FB044D"/>
    <w:rsid w:val="00FB0671"/>
    <w:rsid w:val="00FB0EB3"/>
    <w:rsid w:val="00FB1366"/>
    <w:rsid w:val="00FB15D6"/>
    <w:rsid w:val="00FB165E"/>
    <w:rsid w:val="00FB1684"/>
    <w:rsid w:val="00FB1C18"/>
    <w:rsid w:val="00FB1E44"/>
    <w:rsid w:val="00FB2002"/>
    <w:rsid w:val="00FB20C3"/>
    <w:rsid w:val="00FB271E"/>
    <w:rsid w:val="00FB2A59"/>
    <w:rsid w:val="00FB2A62"/>
    <w:rsid w:val="00FB2BF4"/>
    <w:rsid w:val="00FB332C"/>
    <w:rsid w:val="00FB3434"/>
    <w:rsid w:val="00FB3580"/>
    <w:rsid w:val="00FB4070"/>
    <w:rsid w:val="00FB435D"/>
    <w:rsid w:val="00FB46D0"/>
    <w:rsid w:val="00FB46D4"/>
    <w:rsid w:val="00FB4890"/>
    <w:rsid w:val="00FB4968"/>
    <w:rsid w:val="00FB4FC1"/>
    <w:rsid w:val="00FB50C8"/>
    <w:rsid w:val="00FB52DC"/>
    <w:rsid w:val="00FB5441"/>
    <w:rsid w:val="00FB5AFC"/>
    <w:rsid w:val="00FB5C8C"/>
    <w:rsid w:val="00FB5CE3"/>
    <w:rsid w:val="00FB60AD"/>
    <w:rsid w:val="00FB652B"/>
    <w:rsid w:val="00FB6EE8"/>
    <w:rsid w:val="00FB6F55"/>
    <w:rsid w:val="00FB756B"/>
    <w:rsid w:val="00FB7806"/>
    <w:rsid w:val="00FB7883"/>
    <w:rsid w:val="00FB7F4B"/>
    <w:rsid w:val="00FC0578"/>
    <w:rsid w:val="00FC05E9"/>
    <w:rsid w:val="00FC062E"/>
    <w:rsid w:val="00FC0691"/>
    <w:rsid w:val="00FC0851"/>
    <w:rsid w:val="00FC0AB2"/>
    <w:rsid w:val="00FC0D17"/>
    <w:rsid w:val="00FC0EA9"/>
    <w:rsid w:val="00FC112B"/>
    <w:rsid w:val="00FC1294"/>
    <w:rsid w:val="00FC19B0"/>
    <w:rsid w:val="00FC1A5F"/>
    <w:rsid w:val="00FC1DF4"/>
    <w:rsid w:val="00FC2046"/>
    <w:rsid w:val="00FC230C"/>
    <w:rsid w:val="00FC26F6"/>
    <w:rsid w:val="00FC2819"/>
    <w:rsid w:val="00FC2CFF"/>
    <w:rsid w:val="00FC320A"/>
    <w:rsid w:val="00FC3518"/>
    <w:rsid w:val="00FC402D"/>
    <w:rsid w:val="00FC431A"/>
    <w:rsid w:val="00FC49B1"/>
    <w:rsid w:val="00FC58C0"/>
    <w:rsid w:val="00FC5932"/>
    <w:rsid w:val="00FC5BFF"/>
    <w:rsid w:val="00FC64B8"/>
    <w:rsid w:val="00FC65DE"/>
    <w:rsid w:val="00FC68F6"/>
    <w:rsid w:val="00FC699F"/>
    <w:rsid w:val="00FC6AA9"/>
    <w:rsid w:val="00FC6AE1"/>
    <w:rsid w:val="00FC6FB7"/>
    <w:rsid w:val="00FC7170"/>
    <w:rsid w:val="00FC74CB"/>
    <w:rsid w:val="00FC7862"/>
    <w:rsid w:val="00FC7A63"/>
    <w:rsid w:val="00FD0065"/>
    <w:rsid w:val="00FD042E"/>
    <w:rsid w:val="00FD06FD"/>
    <w:rsid w:val="00FD0DFB"/>
    <w:rsid w:val="00FD10D7"/>
    <w:rsid w:val="00FD12C0"/>
    <w:rsid w:val="00FD18AC"/>
    <w:rsid w:val="00FD1B48"/>
    <w:rsid w:val="00FD1D95"/>
    <w:rsid w:val="00FD2144"/>
    <w:rsid w:val="00FD21A6"/>
    <w:rsid w:val="00FD2474"/>
    <w:rsid w:val="00FD2547"/>
    <w:rsid w:val="00FD262D"/>
    <w:rsid w:val="00FD277A"/>
    <w:rsid w:val="00FD2A82"/>
    <w:rsid w:val="00FD3681"/>
    <w:rsid w:val="00FD3696"/>
    <w:rsid w:val="00FD38F2"/>
    <w:rsid w:val="00FD3967"/>
    <w:rsid w:val="00FD3D66"/>
    <w:rsid w:val="00FD431C"/>
    <w:rsid w:val="00FD592B"/>
    <w:rsid w:val="00FD595E"/>
    <w:rsid w:val="00FD5C2A"/>
    <w:rsid w:val="00FD6410"/>
    <w:rsid w:val="00FD6874"/>
    <w:rsid w:val="00FD68AE"/>
    <w:rsid w:val="00FD6D79"/>
    <w:rsid w:val="00FD7B67"/>
    <w:rsid w:val="00FD7D46"/>
    <w:rsid w:val="00FD7E9B"/>
    <w:rsid w:val="00FE0081"/>
    <w:rsid w:val="00FE0206"/>
    <w:rsid w:val="00FE04BC"/>
    <w:rsid w:val="00FE0641"/>
    <w:rsid w:val="00FE09CF"/>
    <w:rsid w:val="00FE09E9"/>
    <w:rsid w:val="00FE0ACD"/>
    <w:rsid w:val="00FE1176"/>
    <w:rsid w:val="00FE1E3B"/>
    <w:rsid w:val="00FE20BA"/>
    <w:rsid w:val="00FE2111"/>
    <w:rsid w:val="00FE2254"/>
    <w:rsid w:val="00FE22E4"/>
    <w:rsid w:val="00FE2333"/>
    <w:rsid w:val="00FE2455"/>
    <w:rsid w:val="00FE29A2"/>
    <w:rsid w:val="00FE2AD5"/>
    <w:rsid w:val="00FE2E48"/>
    <w:rsid w:val="00FE2E6F"/>
    <w:rsid w:val="00FE3851"/>
    <w:rsid w:val="00FE3E16"/>
    <w:rsid w:val="00FE3F21"/>
    <w:rsid w:val="00FE41B2"/>
    <w:rsid w:val="00FE4529"/>
    <w:rsid w:val="00FE4DB4"/>
    <w:rsid w:val="00FE4E14"/>
    <w:rsid w:val="00FE5127"/>
    <w:rsid w:val="00FE531C"/>
    <w:rsid w:val="00FE5838"/>
    <w:rsid w:val="00FE5BB5"/>
    <w:rsid w:val="00FE653E"/>
    <w:rsid w:val="00FE66CC"/>
    <w:rsid w:val="00FE6D8D"/>
    <w:rsid w:val="00FE708B"/>
    <w:rsid w:val="00FE7158"/>
    <w:rsid w:val="00FE7444"/>
    <w:rsid w:val="00FE75A1"/>
    <w:rsid w:val="00FE7A74"/>
    <w:rsid w:val="00FE7E86"/>
    <w:rsid w:val="00FF01C2"/>
    <w:rsid w:val="00FF0637"/>
    <w:rsid w:val="00FF0A70"/>
    <w:rsid w:val="00FF0CC1"/>
    <w:rsid w:val="00FF0E22"/>
    <w:rsid w:val="00FF0EB7"/>
    <w:rsid w:val="00FF0F5D"/>
    <w:rsid w:val="00FF1057"/>
    <w:rsid w:val="00FF135F"/>
    <w:rsid w:val="00FF13DD"/>
    <w:rsid w:val="00FF14AB"/>
    <w:rsid w:val="00FF1665"/>
    <w:rsid w:val="00FF17B9"/>
    <w:rsid w:val="00FF19AF"/>
    <w:rsid w:val="00FF1A15"/>
    <w:rsid w:val="00FF1AFA"/>
    <w:rsid w:val="00FF1BCC"/>
    <w:rsid w:val="00FF205C"/>
    <w:rsid w:val="00FF20A6"/>
    <w:rsid w:val="00FF33D6"/>
    <w:rsid w:val="00FF34DD"/>
    <w:rsid w:val="00FF3581"/>
    <w:rsid w:val="00FF37EA"/>
    <w:rsid w:val="00FF3D16"/>
    <w:rsid w:val="00FF3D61"/>
    <w:rsid w:val="00FF3DB9"/>
    <w:rsid w:val="00FF3F6C"/>
    <w:rsid w:val="00FF41AE"/>
    <w:rsid w:val="00FF46A3"/>
    <w:rsid w:val="00FF514D"/>
    <w:rsid w:val="00FF5286"/>
    <w:rsid w:val="00FF5612"/>
    <w:rsid w:val="00FF597C"/>
    <w:rsid w:val="00FF5984"/>
    <w:rsid w:val="00FF59A7"/>
    <w:rsid w:val="00FF5A02"/>
    <w:rsid w:val="00FF5BC5"/>
    <w:rsid w:val="00FF5F90"/>
    <w:rsid w:val="00FF6043"/>
    <w:rsid w:val="00FF63A0"/>
    <w:rsid w:val="00FF6622"/>
    <w:rsid w:val="00FF6B8E"/>
    <w:rsid w:val="00FF6C90"/>
    <w:rsid w:val="00FF71C0"/>
    <w:rsid w:val="00FF7277"/>
    <w:rsid w:val="00FF73F0"/>
    <w:rsid w:val="00FF75B6"/>
    <w:rsid w:val="00FF7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BB5"/>
    <w:pPr>
      <w:spacing w:after="0" w:line="240" w:lineRule="auto"/>
      <w:ind w:left="720"/>
      <w:contextualSpacing/>
    </w:pPr>
    <w:rPr>
      <w:rFonts w:eastAsiaTheme="minorEastAsia"/>
      <w:sz w:val="24"/>
      <w:szCs w:val="24"/>
      <w:lang w:val="en-US"/>
    </w:rPr>
  </w:style>
  <w:style w:type="character" w:styleId="CommentReference">
    <w:name w:val="annotation reference"/>
    <w:basedOn w:val="DefaultParagraphFont"/>
    <w:uiPriority w:val="99"/>
    <w:semiHidden/>
    <w:unhideWhenUsed/>
    <w:rsid w:val="00EB48C4"/>
    <w:rPr>
      <w:sz w:val="16"/>
      <w:szCs w:val="16"/>
    </w:rPr>
  </w:style>
  <w:style w:type="paragraph" w:styleId="CommentText">
    <w:name w:val="annotation text"/>
    <w:basedOn w:val="Normal"/>
    <w:link w:val="CommentTextChar"/>
    <w:uiPriority w:val="99"/>
    <w:semiHidden/>
    <w:unhideWhenUsed/>
    <w:rsid w:val="00EB48C4"/>
    <w:pPr>
      <w:spacing w:line="240" w:lineRule="auto"/>
    </w:pPr>
    <w:rPr>
      <w:sz w:val="20"/>
      <w:szCs w:val="20"/>
    </w:rPr>
  </w:style>
  <w:style w:type="character" w:customStyle="1" w:styleId="CommentTextChar">
    <w:name w:val="Comment Text Char"/>
    <w:basedOn w:val="DefaultParagraphFont"/>
    <w:link w:val="CommentText"/>
    <w:uiPriority w:val="99"/>
    <w:semiHidden/>
    <w:rsid w:val="00EB48C4"/>
    <w:rPr>
      <w:sz w:val="20"/>
      <w:szCs w:val="20"/>
    </w:rPr>
  </w:style>
  <w:style w:type="paragraph" w:styleId="CommentSubject">
    <w:name w:val="annotation subject"/>
    <w:basedOn w:val="CommentText"/>
    <w:next w:val="CommentText"/>
    <w:link w:val="CommentSubjectChar"/>
    <w:uiPriority w:val="99"/>
    <w:semiHidden/>
    <w:unhideWhenUsed/>
    <w:rsid w:val="00EB48C4"/>
    <w:rPr>
      <w:b/>
      <w:bCs/>
    </w:rPr>
  </w:style>
  <w:style w:type="character" w:customStyle="1" w:styleId="CommentSubjectChar">
    <w:name w:val="Comment Subject Char"/>
    <w:basedOn w:val="CommentTextChar"/>
    <w:link w:val="CommentSubject"/>
    <w:uiPriority w:val="99"/>
    <w:semiHidden/>
    <w:rsid w:val="00EB48C4"/>
    <w:rPr>
      <w:b/>
      <w:bCs/>
      <w:sz w:val="20"/>
      <w:szCs w:val="20"/>
    </w:rPr>
  </w:style>
  <w:style w:type="paragraph" w:styleId="BalloonText">
    <w:name w:val="Balloon Text"/>
    <w:basedOn w:val="Normal"/>
    <w:link w:val="BalloonTextChar"/>
    <w:uiPriority w:val="99"/>
    <w:semiHidden/>
    <w:unhideWhenUsed/>
    <w:rsid w:val="00EB48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8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15FC83C6.dotm</Template>
  <TotalTime>16</TotalTime>
  <Pages>2</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Kerren</dc:creator>
  <cp:lastModifiedBy>Dürr André EDA DUN</cp:lastModifiedBy>
  <cp:revision>6</cp:revision>
  <cp:lastPrinted>2015-03-24T09:22:00Z</cp:lastPrinted>
  <dcterms:created xsi:type="dcterms:W3CDTF">2015-03-21T15:56:00Z</dcterms:created>
  <dcterms:modified xsi:type="dcterms:W3CDTF">2015-03-24T09:22:00Z</dcterms:modified>
</cp:coreProperties>
</file>